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E58F28" w14:textId="574FFB35" w:rsidR="002D2B28" w:rsidRDefault="008A1275" w:rsidP="00EC7FB3">
      <w:pPr>
        <w:pStyle w:val="Heading1"/>
      </w:pPr>
      <w:bookmarkStart w:id="0" w:name="_Toc263930658"/>
      <w:r w:rsidRPr="00D438F2">
        <w:t>Lesson</w:t>
      </w:r>
      <w:bookmarkEnd w:id="0"/>
      <w:r w:rsidR="00732B38">
        <w:t xml:space="preserve"> </w:t>
      </w:r>
      <w:r w:rsidR="00984347">
        <w:t>5</w:t>
      </w:r>
      <w:r w:rsidR="00732B38">
        <w:t>: Explaining How Decomposers Grow</w:t>
      </w:r>
    </w:p>
    <w:p w14:paraId="548ED95E" w14:textId="77777777" w:rsidR="00FB0BBF" w:rsidRPr="008B694A" w:rsidRDefault="004518D4" w:rsidP="00B71E67">
      <w:pPr>
        <w:pStyle w:val="Heading2"/>
      </w:pPr>
      <w:r>
        <w:rPr>
          <w:noProof/>
          <w:color w:val="FF0000"/>
        </w:rPr>
        <mc:AlternateContent>
          <mc:Choice Requires="wps">
            <w:drawing>
              <wp:anchor distT="0" distB="0" distL="114300" distR="114300" simplePos="0" relativeHeight="251659264" behindDoc="0" locked="0" layoutInCell="1" allowOverlap="1" wp14:anchorId="64510395" wp14:editId="76D3EB5C">
                <wp:simplePos x="0" y="0"/>
                <wp:positionH relativeFrom="column">
                  <wp:posOffset>4295140</wp:posOffset>
                </wp:positionH>
                <wp:positionV relativeFrom="paragraph">
                  <wp:posOffset>181610</wp:posOffset>
                </wp:positionV>
                <wp:extent cx="1215390" cy="605790"/>
                <wp:effectExtent l="0" t="0" r="16510" b="16510"/>
                <wp:wrapSquare wrapText="bothSides"/>
                <wp:docPr id="1" name="Text Box 1"/>
                <wp:cNvGraphicFramePr/>
                <a:graphic xmlns:a="http://schemas.openxmlformats.org/drawingml/2006/main">
                  <a:graphicData uri="http://schemas.microsoft.com/office/word/2010/wordprocessingShape">
                    <wps:wsp>
                      <wps:cNvSpPr txBox="1"/>
                      <wps:spPr>
                        <a:xfrm>
                          <a:off x="0" y="0"/>
                          <a:ext cx="1215390" cy="605790"/>
                        </a:xfrm>
                        <a:prstGeom prst="rect">
                          <a:avLst/>
                        </a:prstGeom>
                        <a:solidFill>
                          <a:schemeClr val="lt1"/>
                        </a:solidFill>
                        <a:ln w="6350">
                          <a:solidFill>
                            <a:prstClr val="black"/>
                          </a:solidFill>
                        </a:ln>
                      </wps:spPr>
                      <wps:txbx>
                        <w:txbxContent>
                          <w:p w14:paraId="7F63A7B1" w14:textId="559B8B8C" w:rsidR="007C1AA0" w:rsidRDefault="007C1AA0" w:rsidP="004518D4">
                            <w:r>
                              <w:t>Download PDF of Lesson 5 Teacher’s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510395" id="_x0000_t202" coordsize="21600,21600" o:spt="202" path="m,l,21600r21600,l21600,xe">
                <v:stroke joinstyle="miter"/>
                <v:path gradientshapeok="t" o:connecttype="rect"/>
              </v:shapetype>
              <v:shape id="Text Box 1" o:spid="_x0000_s1026" type="#_x0000_t202" style="position:absolute;margin-left:338.2pt;margin-top:14.3pt;width:95.7pt;height:4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" fillcolor="white [3201]" strokeweight=".5pt">
                <v:textbox>
                  <w:txbxContent>
                    <w:p w14:paraId="7F63A7B1" w14:textId="559B8B8C" w:rsidR="007C1AA0" w:rsidRDefault="007C1AA0" w:rsidP="004518D4">
                      <w:r>
                        <w:t>Download PDF of Lesson 5 Teacher’s Guide</w:t>
                      </w:r>
                    </w:p>
                  </w:txbxContent>
                </v:textbox>
                <w10:wrap type="square"/>
              </v:shape>
            </w:pict>
          </mc:Fallback>
        </mc:AlternateContent>
      </w:r>
      <w:r w:rsidR="00B71E67" w:rsidRPr="00B71E67">
        <w:rPr>
          <w:color w:val="FF0000"/>
        </w:rPr>
        <w:t xml:space="preserve">Tab 1: </w:t>
      </w:r>
      <w:r w:rsidR="00FB0BBF" w:rsidRPr="008B694A">
        <w:t>Overview</w:t>
      </w:r>
    </w:p>
    <w:p w14:paraId="76EA3123" w14:textId="52334C7A" w:rsidR="00732B38" w:rsidRPr="00DB72EE" w:rsidRDefault="00732B38" w:rsidP="00732B38">
      <w:r w:rsidRPr="00DB72EE">
        <w:t xml:space="preserve">Students </w:t>
      </w:r>
      <w:r>
        <w:t xml:space="preserve">use a scientific </w:t>
      </w:r>
      <w:r w:rsidRPr="00DB72EE">
        <w:t xml:space="preserve">model </w:t>
      </w:r>
      <w:r>
        <w:t>to</w:t>
      </w:r>
      <w:r w:rsidRPr="00DB72EE">
        <w:t xml:space="preserve"> explain digestion</w:t>
      </w:r>
      <w:r>
        <w:t xml:space="preserve"> and</w:t>
      </w:r>
      <w:r w:rsidRPr="00DB72EE">
        <w:t xml:space="preserve"> biosynthesis using the Three Questions. </w:t>
      </w:r>
    </w:p>
    <w:p w14:paraId="363D1F4A" w14:textId="77777777" w:rsidR="00B73198" w:rsidRPr="00EC54BE" w:rsidRDefault="00B977E7" w:rsidP="00EC54BE">
      <w:pPr>
        <w:pStyle w:val="Heading3"/>
      </w:pPr>
      <w:r w:rsidRPr="00EC54BE">
        <w:t>Guiding Question</w:t>
      </w:r>
      <w:r w:rsidR="00B73198" w:rsidRPr="00EC54BE">
        <w:t xml:space="preserve"> </w:t>
      </w:r>
    </w:p>
    <w:p w14:paraId="3427EF50" w14:textId="1111894D" w:rsidR="00732B38" w:rsidRPr="00DB72EE" w:rsidRDefault="00732B38" w:rsidP="00732B38">
      <w:pPr>
        <w:pStyle w:val="List1"/>
        <w:ind w:left="0" w:firstLine="0"/>
      </w:pPr>
      <w:r>
        <w:t>How do decomposers use food to grow</w:t>
      </w:r>
      <w:r w:rsidRPr="00DB72EE">
        <w:t>?</w:t>
      </w:r>
    </w:p>
    <w:p w14:paraId="54363617" w14:textId="68CD1447" w:rsidR="00B977E7" w:rsidRDefault="00732B38" w:rsidP="00EC7FB3">
      <w:pPr>
        <w:pStyle w:val="Heading3"/>
        <w:rPr>
          <w:color w:val="FF0000"/>
        </w:rPr>
      </w:pPr>
      <w:r>
        <w:rPr>
          <w:noProof/>
        </w:rPr>
        <mc:AlternateContent>
          <mc:Choice Requires="wpg">
            <w:drawing>
              <wp:anchor distT="0" distB="0" distL="114300" distR="114300" simplePos="0" relativeHeight="251661312" behindDoc="0" locked="0" layoutInCell="1" allowOverlap="1" wp14:anchorId="61E83DD9" wp14:editId="71A42561">
                <wp:simplePos x="0" y="0"/>
                <wp:positionH relativeFrom="column">
                  <wp:posOffset>-800395</wp:posOffset>
                </wp:positionH>
                <wp:positionV relativeFrom="paragraph">
                  <wp:posOffset>294581</wp:posOffset>
                </wp:positionV>
                <wp:extent cx="800100" cy="457200"/>
                <wp:effectExtent l="50800" t="0" r="0" b="0"/>
                <wp:wrapNone/>
                <wp:docPr id="2" name="Group 2"/>
                <wp:cNvGraphicFramePr/>
                <a:graphic xmlns:a="http://schemas.openxmlformats.org/drawingml/2006/main">
                  <a:graphicData uri="http://schemas.microsoft.com/office/word/2010/wordprocessingGroup">
                    <wpg:wgp>
                      <wpg:cNvGrpSpPr/>
                      <wpg:grpSpPr>
                        <a:xfrm>
                          <a:off x="0" y="0"/>
                          <a:ext cx="800100" cy="457200"/>
                          <a:chOff x="0" y="0"/>
                          <a:chExt cx="800100" cy="457200"/>
                        </a:xfrm>
                      </wpg:grpSpPr>
                      <pic:pic xmlns:pic="http://schemas.openxmlformats.org/drawingml/2006/picture">
                        <pic:nvPicPr>
                          <pic:cNvPr id="3" name="Picture 3"/>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342900" y="0"/>
                            <a:ext cx="457200" cy="45720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wpg:grpSp>
                        <wpg:cNvPr id="4" name="Group 4"/>
                        <wpg:cNvGrpSpPr/>
                        <wpg:grpSpPr>
                          <a:xfrm>
                            <a:off x="0" y="114300"/>
                            <a:ext cx="342900" cy="160020"/>
                            <a:chOff x="0" y="0"/>
                            <a:chExt cx="571500" cy="342900"/>
                          </a:xfrm>
                        </wpg:grpSpPr>
                        <wps:wsp>
                          <wps:cNvPr id="5" name="Curved Right Arrow 5"/>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Curved Right Arrow 6"/>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1CE9249A" id="Group 2" o:spid="_x0000_s1026" style="position:absolute;margin-left:-63pt;margin-top:23.2pt;width:63pt;height:36pt;z-index:251661312" coordsize="8001,457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3429;width:4572;height:457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">
                  <v:imagedata r:id="rId9" o:title=""/>
                </v:shape>
                <v:group id="Group 4" o:spid="_x0000_s1028" style="position:absolute;top:1143;width:3429;height:1600" coordsize="5715,342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">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5" o:spid="_x0000_s1029"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" adj="14400,19800,16200" fillcolor="black [3213]" strokecolor="black [3213]">
                    <v:shadow on="t" color="black" opacity="22937f" origin=",.5" offset="0,.63889mm"/>
                  </v:shape>
                  <v:shape id="Curved Right Arrow 6" o:spid="_x0000_s1030"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" adj="14400,19800,16200" fillcolor="black [3213]" strokecolor="black [3213]">
                    <v:shadow on="t" color="black" opacity="22937f" origin=",.5" offset="0,.63889mm"/>
                  </v:shape>
                </v:group>
              </v:group>
            </w:pict>
          </mc:Fallback>
        </mc:AlternateContent>
      </w:r>
      <w:r w:rsidR="00B977E7" w:rsidRPr="00D438F2">
        <w:t xml:space="preserve">Activities in this </w:t>
      </w:r>
      <w:r w:rsidR="008A1275" w:rsidRPr="00D438F2">
        <w:t>Lesson</w:t>
      </w:r>
      <w:r w:rsidR="00174185">
        <w:t xml:space="preserve"> </w:t>
      </w:r>
    </w:p>
    <w:p w14:paraId="2CA126CF" w14:textId="77777777" w:rsidR="00732B38" w:rsidRDefault="00732B38" w:rsidP="002C136D">
      <w:pPr>
        <w:pStyle w:val="List1"/>
        <w:numPr>
          <w:ilvl w:val="0"/>
          <w:numId w:val="3"/>
        </w:numPr>
        <w:spacing w:after="0"/>
        <w:ind w:left="360"/>
      </w:pPr>
      <w:r>
        <w:t>Activity 5.1: Tracing the Processes of Fungi Growing: Digestion and Biosynthesis (40 min)</w:t>
      </w:r>
    </w:p>
    <w:p w14:paraId="7FAEB726" w14:textId="528DFFF4" w:rsidR="00732B38" w:rsidRDefault="00732B38" w:rsidP="002C136D">
      <w:pPr>
        <w:pStyle w:val="List1"/>
        <w:numPr>
          <w:ilvl w:val="0"/>
          <w:numId w:val="3"/>
        </w:numPr>
        <w:spacing w:after="0"/>
        <w:ind w:left="360"/>
      </w:pPr>
      <w:r w:rsidRPr="004D33D6">
        <w:t>Activity 5</w:t>
      </w:r>
      <w:r>
        <w:t>.2</w:t>
      </w:r>
      <w:r w:rsidRPr="004D33D6">
        <w:t xml:space="preserve">: </w:t>
      </w:r>
      <w:r>
        <w:t xml:space="preserve">Molecular Models for Fungi Growing: Digestion and Biosynthesis </w:t>
      </w:r>
      <w:r w:rsidRPr="004D33D6">
        <w:t>(40 min)</w:t>
      </w:r>
    </w:p>
    <w:p w14:paraId="6CB53685" w14:textId="7E8BA6D3" w:rsidR="00732B38" w:rsidRPr="00DF23F9" w:rsidRDefault="00732B38" w:rsidP="00732B38">
      <w:pPr>
        <w:spacing w:after="0"/>
        <w:ind w:left="720"/>
        <w:rPr>
          <w:i/>
        </w:rPr>
      </w:pPr>
      <w:r>
        <w:rPr>
          <w:i/>
        </w:rPr>
        <w:t xml:space="preserve">Note: </w:t>
      </w:r>
      <w:r w:rsidRPr="00DF23F9">
        <w:rPr>
          <w:i/>
        </w:rPr>
        <w:t xml:space="preserve">The molecular modeling part of Activity 5.2 is </w:t>
      </w:r>
      <w:r w:rsidRPr="0016613C">
        <w:rPr>
          <w:i/>
        </w:rPr>
        <w:t>exactly the same</w:t>
      </w:r>
      <w:r w:rsidRPr="00DF23F9">
        <w:rPr>
          <w:i/>
        </w:rPr>
        <w:t xml:space="preserve"> as the molecular modeling for biosynthesis in the </w:t>
      </w:r>
      <w:r w:rsidRPr="0016613C">
        <w:rPr>
          <w:i/>
        </w:rPr>
        <w:t xml:space="preserve">Plants </w:t>
      </w:r>
      <w:r w:rsidRPr="00DF23F9">
        <w:rPr>
          <w:i/>
        </w:rPr>
        <w:t xml:space="preserve">and </w:t>
      </w:r>
      <w:r w:rsidRPr="0016613C">
        <w:rPr>
          <w:i/>
        </w:rPr>
        <w:t>Animals</w:t>
      </w:r>
      <w:r w:rsidRPr="00DF23F9">
        <w:rPr>
          <w:i/>
        </w:rPr>
        <w:t xml:space="preserve"> units. Additionally, it is a 2-turtle activity which means it involves a higher level of complexity. Consider skipping the activity if you have already taught it in another unit or if it is too advanced for your class. </w:t>
      </w:r>
    </w:p>
    <w:p w14:paraId="7EF9871F" w14:textId="580C5587" w:rsidR="00732B38" w:rsidRPr="00D438F2" w:rsidRDefault="00732B38" w:rsidP="00732B38">
      <w:pPr>
        <w:pStyle w:val="List1"/>
        <w:numPr>
          <w:ilvl w:val="0"/>
          <w:numId w:val="1"/>
        </w:numPr>
        <w:spacing w:after="0"/>
      </w:pPr>
      <w:r w:rsidRPr="004D33D6">
        <w:t>Activity 5.</w:t>
      </w:r>
      <w:r>
        <w:t>3</w:t>
      </w:r>
      <w:r w:rsidRPr="004D33D6">
        <w:t xml:space="preserve">: </w:t>
      </w:r>
      <w:r>
        <w:t>Explaining How Fungi Grow: Digestion (4</w:t>
      </w:r>
      <w:r w:rsidRPr="00D438F2">
        <w:t>0</w:t>
      </w:r>
      <w:r>
        <w:t xml:space="preserve"> </w:t>
      </w:r>
      <w:r w:rsidRPr="00D438F2">
        <w:t>min)</w:t>
      </w:r>
    </w:p>
    <w:p w14:paraId="4A180D70" w14:textId="371D9AA8" w:rsidR="00E07A5C" w:rsidRPr="00D438F2" w:rsidRDefault="00732B38" w:rsidP="00975829">
      <w:pPr>
        <w:pStyle w:val="List1"/>
        <w:numPr>
          <w:ilvl w:val="0"/>
          <w:numId w:val="1"/>
        </w:numPr>
        <w:spacing w:after="0"/>
      </w:pPr>
      <w:r w:rsidRPr="004D33D6">
        <w:t>Activity 5.</w:t>
      </w:r>
      <w:r>
        <w:t>4</w:t>
      </w:r>
      <w:r w:rsidRPr="004D33D6">
        <w:t xml:space="preserve">: </w:t>
      </w:r>
      <w:r>
        <w:t>Explaining How Fungi Grow: Biosynthesis (4</w:t>
      </w:r>
      <w:r w:rsidRPr="00D438F2">
        <w:t>0</w:t>
      </w:r>
      <w:r>
        <w:t xml:space="preserve"> </w:t>
      </w:r>
      <w:r w:rsidRPr="00D438F2">
        <w:t>min)</w:t>
      </w:r>
    </w:p>
    <w:p w14:paraId="17C8686B" w14:textId="694A6EEC" w:rsidR="00ED775D" w:rsidRPr="00D438F2" w:rsidRDefault="00181AB5" w:rsidP="00ED775D">
      <w:pPr>
        <w:pStyle w:val="Heading3"/>
      </w:pPr>
      <w:r w:rsidRPr="00D438F2">
        <w:rPr>
          <w:noProof/>
          <w:color w:val="FF0000"/>
        </w:rPr>
        <w:lastRenderedPageBreak/>
        <mc:AlternateContent>
          <mc:Choice Requires="wps">
            <w:drawing>
              <wp:anchor distT="0" distB="0" distL="114300" distR="114300" simplePos="0" relativeHeight="251663360" behindDoc="0" locked="0" layoutInCell="1" allowOverlap="1" wp14:anchorId="46E6FA2F" wp14:editId="3DCBEC7A">
                <wp:simplePos x="0" y="0"/>
                <wp:positionH relativeFrom="column">
                  <wp:posOffset>5154909</wp:posOffset>
                </wp:positionH>
                <wp:positionV relativeFrom="paragraph">
                  <wp:posOffset>-53975</wp:posOffset>
                </wp:positionV>
                <wp:extent cx="800100" cy="782955"/>
                <wp:effectExtent l="127000" t="25400" r="63500" b="385445"/>
                <wp:wrapNone/>
                <wp:docPr id="9" name="Oval Callout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782955"/>
                        </a:xfrm>
                        <a:prstGeom prst="wedgeEllipseCallout">
                          <a:avLst>
                            <a:gd name="adj1" fmla="val -62894"/>
                            <a:gd name="adj2" fmla="val 86895"/>
                          </a:avLst>
                        </a:prstGeom>
                        <a:solidFill>
                          <a:schemeClr val="tx1">
                            <a:lumMod val="65000"/>
                            <a:lumOff val="35000"/>
                          </a:schemeClr>
                        </a:solidFill>
                        <a:ln w="9525">
                          <a:solidFill>
                            <a:schemeClr val="tx1">
                              <a:lumMod val="50000"/>
                              <a:lumOff val="50000"/>
                            </a:schemeClr>
                          </a:solidFill>
                          <a:miter lim="800000"/>
                          <a:headEnd/>
                          <a:tailEnd/>
                        </a:ln>
                        <a:effectLst>
                          <a:outerShdw blurRad="40000" dist="23000" dir="5400000" rotWithShape="0">
                            <a:srgbClr val="000000">
                              <a:alpha val="34999"/>
                            </a:srgbClr>
                          </a:outerShdw>
                        </a:effectLst>
                      </wps:spPr>
                      <wps:txbx>
                        <w:txbxContent>
                          <w:p w14:paraId="787720F4" w14:textId="77777777" w:rsidR="007C1AA0" w:rsidRPr="003B3A3C" w:rsidRDefault="007C1AA0" w:rsidP="00732B38">
                            <w:pPr>
                              <w:jc w:val="center"/>
                              <w:rPr>
                                <w:color w:val="FFFFFF" w:themeColor="background1"/>
                              </w:rPr>
                            </w:pPr>
                            <w:r w:rsidRPr="003B3A3C">
                              <w:rPr>
                                <w:color w:val="FFFFFF" w:themeColor="background1"/>
                              </w:rPr>
                              <w:t>You are here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46E6FA2F"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7" o:spid="_x0000_s1027" type="#_x0000_t63" style="position:absolute;margin-left:405.9pt;margin-top:-4.25pt;width:63pt;height:6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" adj="-2785,29569" fillcolor="#5a5a5a [2109]" strokecolor="gray [1629]">
                <v:shadow on="t" color="black" opacity="22936f" origin=",.5" offset="0,.63889mm"/>
                <v:textbox>
                  <w:txbxContent>
                    <w:p w14:paraId="787720F4" w14:textId="77777777" w:rsidR="007C1AA0" w:rsidRPr="003B3A3C" w:rsidRDefault="007C1AA0" w:rsidP="00732B38">
                      <w:pPr>
                        <w:jc w:val="center"/>
                        <w:rPr>
                          <w:color w:val="FFFFFF" w:themeColor="background1"/>
                        </w:rPr>
                      </w:pPr>
                      <w:r w:rsidRPr="003B3A3C">
                        <w:rPr>
                          <w:color w:val="FFFFFF" w:themeColor="background1"/>
                        </w:rPr>
                        <w:t>You are here</w:t>
                      </w:r>
                    </w:p>
                  </w:txbxContent>
                </v:textbox>
              </v:shape>
            </w:pict>
          </mc:Fallback>
        </mc:AlternateContent>
      </w:r>
      <w:r w:rsidR="00ED775D" w:rsidRPr="00D438F2">
        <w:t>Unit Map</w:t>
      </w:r>
    </w:p>
    <w:p w14:paraId="11DDD226" w14:textId="30A29C14" w:rsidR="00732B38" w:rsidRDefault="00975829" w:rsidP="00B71E67">
      <w:pPr>
        <w:pStyle w:val="Heading2"/>
        <w:rPr>
          <w:color w:val="FF0000"/>
        </w:rPr>
      </w:pPr>
      <w:r>
        <w:rPr>
          <w:noProof/>
          <w:color w:val="FF0000"/>
        </w:rPr>
        <w:drawing>
          <wp:inline distT="0" distB="0" distL="0" distR="0" wp14:anchorId="5282C239" wp14:editId="76342C34">
            <wp:extent cx="5943600" cy="33178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 Shot 2019-10-16 at 9.30.02 PM.png"/>
                    <pic:cNvPicPr/>
                  </pic:nvPicPr>
                  <pic:blipFill>
                    <a:blip r:embed="rId10"/>
                    <a:stretch>
                      <a:fillRect/>
                    </a:stretch>
                  </pic:blipFill>
                  <pic:spPr>
                    <a:xfrm>
                      <a:off x="0" y="0"/>
                      <a:ext cx="5943600" cy="3317875"/>
                    </a:xfrm>
                    <a:prstGeom prst="rect">
                      <a:avLst/>
                    </a:prstGeom>
                  </pic:spPr>
                </pic:pic>
              </a:graphicData>
            </a:graphic>
          </wp:inline>
        </w:drawing>
      </w:r>
    </w:p>
    <w:p w14:paraId="71BF3A10" w14:textId="1E8FE8AC" w:rsidR="00ED775D" w:rsidRDefault="00ED775D" w:rsidP="00B71E67">
      <w:pPr>
        <w:pStyle w:val="Heading2"/>
      </w:pPr>
      <w:r w:rsidRPr="00B71E67">
        <w:rPr>
          <w:color w:val="FF0000"/>
        </w:rPr>
        <w:t>Tab 2:</w:t>
      </w:r>
      <w:r>
        <w:t xml:space="preserve"> </w:t>
      </w:r>
      <w:r w:rsidR="00174185">
        <w:t>Learning Goals</w:t>
      </w:r>
    </w:p>
    <w:p w14:paraId="50236030" w14:textId="77777777" w:rsidR="00B977E7" w:rsidRDefault="005C3DA1" w:rsidP="00AB472F">
      <w:pPr>
        <w:pStyle w:val="Heading3"/>
      </w:pPr>
      <w:r>
        <w:t>Target Performances</w:t>
      </w:r>
    </w:p>
    <w:tbl>
      <w:tblPr>
        <w:tblStyle w:val="TableGrid"/>
        <w:tblW w:w="0" w:type="auto"/>
        <w:tblLook w:val="04A0" w:firstRow="1" w:lastRow="0" w:firstColumn="1" w:lastColumn="0" w:noHBand="0" w:noVBand="1"/>
      </w:tblPr>
      <w:tblGrid>
        <w:gridCol w:w="3993"/>
        <w:gridCol w:w="5357"/>
      </w:tblGrid>
      <w:tr w:rsidR="009079B6" w:rsidRPr="00CA53BB" w14:paraId="507F1795" w14:textId="77777777" w:rsidTr="00EE2EAC">
        <w:trPr>
          <w:tblHeader/>
        </w:trPr>
        <w:tc>
          <w:tcPr>
            <w:tcW w:w="3993" w:type="dxa"/>
          </w:tcPr>
          <w:p w14:paraId="5AB07AB0" w14:textId="77777777" w:rsidR="009079B6" w:rsidRPr="00CA53BB" w:rsidRDefault="009079B6" w:rsidP="00EE2EAC">
            <w:pPr>
              <w:pStyle w:val="Heading2"/>
              <w:spacing w:beforeLines="40" w:before="96" w:afterLines="40" w:after="96"/>
              <w:jc w:val="center"/>
              <w:outlineLvl w:val="1"/>
              <w:rPr>
                <w:sz w:val="24"/>
                <w:szCs w:val="24"/>
              </w:rPr>
            </w:pPr>
            <w:r>
              <w:rPr>
                <w:sz w:val="24"/>
                <w:szCs w:val="24"/>
              </w:rPr>
              <w:t>Activity</w:t>
            </w:r>
          </w:p>
        </w:tc>
        <w:tc>
          <w:tcPr>
            <w:tcW w:w="5357" w:type="dxa"/>
          </w:tcPr>
          <w:p w14:paraId="3F5F925F" w14:textId="77777777" w:rsidR="009079B6" w:rsidRPr="00CA53BB" w:rsidRDefault="009079B6" w:rsidP="00EE2EAC">
            <w:pPr>
              <w:pStyle w:val="Heading2"/>
              <w:spacing w:beforeLines="40" w:before="96" w:afterLines="40" w:after="96"/>
              <w:jc w:val="center"/>
              <w:outlineLvl w:val="1"/>
              <w:rPr>
                <w:sz w:val="24"/>
                <w:szCs w:val="24"/>
              </w:rPr>
            </w:pPr>
            <w:r>
              <w:rPr>
                <w:sz w:val="24"/>
                <w:szCs w:val="24"/>
              </w:rPr>
              <w:t>Target Performance</w:t>
            </w:r>
          </w:p>
        </w:tc>
      </w:tr>
      <w:tr w:rsidR="009079B6" w:rsidRPr="00CA53BB" w14:paraId="0176547D" w14:textId="77777777" w:rsidTr="00EE2EAC">
        <w:tc>
          <w:tcPr>
            <w:tcW w:w="9350" w:type="dxa"/>
            <w:gridSpan w:val="2"/>
            <w:shd w:val="clear" w:color="auto" w:fill="D9D9D9" w:themeFill="background1" w:themeFillShade="D9"/>
          </w:tcPr>
          <w:p w14:paraId="5EBC863A" w14:textId="77777777" w:rsidR="009079B6" w:rsidRPr="004B35EA" w:rsidRDefault="009079B6" w:rsidP="00EE2EAC">
            <w:pPr>
              <w:pStyle w:val="Heading2"/>
              <w:spacing w:beforeLines="40" w:before="96" w:afterLines="40" w:after="96"/>
              <w:jc w:val="center"/>
              <w:outlineLvl w:val="1"/>
              <w:rPr>
                <w:b w:val="0"/>
                <w:sz w:val="22"/>
              </w:rPr>
            </w:pPr>
            <w:r w:rsidRPr="00D75361">
              <w:rPr>
                <w:b w:val="0"/>
                <w:sz w:val="22"/>
              </w:rPr>
              <w:t xml:space="preserve">Lesson 5 – Explaining How </w:t>
            </w:r>
            <w:r w:rsidRPr="00A859EF">
              <w:rPr>
                <w:b w:val="0"/>
                <w:sz w:val="22"/>
              </w:rPr>
              <w:t>Decomposers</w:t>
            </w:r>
            <w:r w:rsidRPr="00D75361">
              <w:rPr>
                <w:b w:val="0"/>
                <w:sz w:val="22"/>
              </w:rPr>
              <w:t xml:space="preserve"> Grow</w:t>
            </w:r>
            <w:r w:rsidRPr="004B35EA">
              <w:rPr>
                <w:b w:val="0"/>
                <w:sz w:val="22"/>
              </w:rPr>
              <w:t xml:space="preserve"> (students as explainers)</w:t>
            </w:r>
          </w:p>
        </w:tc>
      </w:tr>
      <w:tr w:rsidR="009079B6" w:rsidRPr="00CA53BB" w14:paraId="4BB0B645" w14:textId="77777777" w:rsidTr="00EE2EAC">
        <w:tc>
          <w:tcPr>
            <w:tcW w:w="3993" w:type="dxa"/>
          </w:tcPr>
          <w:p w14:paraId="3393E4BA" w14:textId="77777777" w:rsidR="009079B6" w:rsidRPr="00FA38F4" w:rsidRDefault="009079B6" w:rsidP="00EE2EAC">
            <w:pPr>
              <w:spacing w:before="120"/>
            </w:pPr>
            <w:r w:rsidRPr="00FA38F4">
              <w:t xml:space="preserve">Activity 5.1: Tracing the Processes of Fungi Growing: Digestion and Biosynthesis </w:t>
            </w:r>
          </w:p>
        </w:tc>
        <w:tc>
          <w:tcPr>
            <w:tcW w:w="5357" w:type="dxa"/>
          </w:tcPr>
          <w:p w14:paraId="4BBA7894" w14:textId="77777777" w:rsidR="009079B6" w:rsidRPr="00CA53BB" w:rsidRDefault="009079B6" w:rsidP="00EE2EAC">
            <w:pPr>
              <w:spacing w:beforeLines="40" w:before="96" w:afterLines="40" w:after="96"/>
            </w:pPr>
            <w:r>
              <w:t>Students “zoom in” to the structure and function of a mushroom’s organ systems and cells, tracing atoms and energy.</w:t>
            </w:r>
          </w:p>
        </w:tc>
      </w:tr>
      <w:tr w:rsidR="009079B6" w:rsidRPr="00CA53BB" w14:paraId="0C9C0206" w14:textId="77777777" w:rsidTr="00EE2EAC">
        <w:tc>
          <w:tcPr>
            <w:tcW w:w="3993" w:type="dxa"/>
          </w:tcPr>
          <w:p w14:paraId="554D57D2" w14:textId="135C5411" w:rsidR="009079B6" w:rsidRPr="00FA38F4" w:rsidRDefault="00657C34" w:rsidP="00EE2EAC">
            <w:pPr>
              <w:spacing w:before="120"/>
            </w:pPr>
            <w:r>
              <w:t>(</w:t>
            </w:r>
            <w:r w:rsidR="009079B6" w:rsidRPr="00FA38F4">
              <w:t>Optional</w:t>
            </w:r>
            <w:r>
              <w:t>)</w:t>
            </w:r>
            <w:r w:rsidR="009079B6" w:rsidRPr="00FA38F4">
              <w:t xml:space="preserve"> Activity 5.2: Molecular Models for Fungi Growing: Digestion and Biosynthesis </w:t>
            </w:r>
          </w:p>
        </w:tc>
        <w:tc>
          <w:tcPr>
            <w:tcW w:w="5357" w:type="dxa"/>
          </w:tcPr>
          <w:p w14:paraId="132EFC91" w14:textId="77777777" w:rsidR="009079B6" w:rsidRPr="00CA53BB" w:rsidRDefault="009079B6" w:rsidP="00EE2EAC">
            <w:pPr>
              <w:spacing w:beforeLines="40" w:before="96" w:afterLines="40" w:after="96"/>
            </w:pPr>
            <w:r>
              <w:t>Students use molecular models to explain how polymers are broken into monomers during the process of digestion and monomers are linked into polymers during biosynthesis.</w:t>
            </w:r>
          </w:p>
        </w:tc>
      </w:tr>
      <w:tr w:rsidR="009079B6" w:rsidRPr="00CA53BB" w14:paraId="4D197BA7" w14:textId="77777777" w:rsidTr="00EE2EAC">
        <w:tc>
          <w:tcPr>
            <w:tcW w:w="3993" w:type="dxa"/>
          </w:tcPr>
          <w:p w14:paraId="58064E42" w14:textId="77777777" w:rsidR="009079B6" w:rsidRPr="00FA38F4" w:rsidRDefault="009079B6" w:rsidP="00EE2EAC">
            <w:pPr>
              <w:spacing w:before="120"/>
            </w:pPr>
            <w:r w:rsidRPr="00FA38F4">
              <w:t xml:space="preserve">Activity 5.3: Explaining How Fungi Grow: Digestion </w:t>
            </w:r>
          </w:p>
        </w:tc>
        <w:tc>
          <w:tcPr>
            <w:tcW w:w="5357" w:type="dxa"/>
          </w:tcPr>
          <w:p w14:paraId="04F52F05" w14:textId="77777777" w:rsidR="009079B6" w:rsidRPr="00CA53BB" w:rsidRDefault="009079B6" w:rsidP="00EE2EAC">
            <w:pPr>
              <w:spacing w:beforeLines="40" w:before="96" w:afterLines="40" w:after="96"/>
            </w:pPr>
            <w:r>
              <w:t>Students explain how matter moves and changes and how energy changes during digestion by a fungus.</w:t>
            </w:r>
          </w:p>
        </w:tc>
      </w:tr>
      <w:tr w:rsidR="009079B6" w:rsidRPr="00CA53BB" w14:paraId="2813F646" w14:textId="77777777" w:rsidTr="00EE2EAC">
        <w:tc>
          <w:tcPr>
            <w:tcW w:w="3993" w:type="dxa"/>
          </w:tcPr>
          <w:p w14:paraId="65A98F48" w14:textId="77777777" w:rsidR="009079B6" w:rsidRPr="00FA38F4" w:rsidRDefault="009079B6" w:rsidP="00EE2EAC">
            <w:pPr>
              <w:spacing w:before="120"/>
            </w:pPr>
            <w:r w:rsidRPr="00FA38F4">
              <w:t xml:space="preserve">Activity 5.4: Explaining How Fungi Grow: Biosynthesis </w:t>
            </w:r>
          </w:p>
        </w:tc>
        <w:tc>
          <w:tcPr>
            <w:tcW w:w="5357" w:type="dxa"/>
          </w:tcPr>
          <w:p w14:paraId="34EAA04A" w14:textId="77777777" w:rsidR="009079B6" w:rsidRPr="00CA53BB" w:rsidRDefault="009079B6" w:rsidP="00EE2EAC">
            <w:pPr>
              <w:spacing w:beforeLines="40" w:before="96" w:afterLines="40" w:after="96"/>
            </w:pPr>
            <w:r>
              <w:t>Students explain how matter moves and changes and how energy changes during biosynthesis in a mushroom’s cells.</w:t>
            </w:r>
          </w:p>
        </w:tc>
      </w:tr>
    </w:tbl>
    <w:p w14:paraId="782DEC53" w14:textId="775F42F2" w:rsidR="00B71E67" w:rsidRPr="00B71E67" w:rsidRDefault="00B71E67" w:rsidP="00B71E67">
      <w:pPr>
        <w:rPr>
          <w:color w:val="FF0000"/>
        </w:rPr>
      </w:pPr>
    </w:p>
    <w:p w14:paraId="14D012A8" w14:textId="57F9242C" w:rsidR="00B977E7" w:rsidRPr="00D438F2" w:rsidRDefault="00B977E7" w:rsidP="007C2011">
      <w:pPr>
        <w:pStyle w:val="Heading3"/>
      </w:pPr>
      <w:r w:rsidRPr="00D438F2">
        <w:t>NGSS P</w:t>
      </w:r>
      <w:r w:rsidR="009079B6">
        <w:t>e</w:t>
      </w:r>
      <w:r w:rsidRPr="00D438F2">
        <w:t>rformance Expectations</w:t>
      </w:r>
    </w:p>
    <w:p w14:paraId="2E8E69E8" w14:textId="77777777" w:rsidR="00AC35C5" w:rsidRPr="009D439B" w:rsidRDefault="00AC35C5" w:rsidP="00AC35C5">
      <w:pPr>
        <w:ind w:right="36"/>
        <w:rPr>
          <w:color w:val="0000FF"/>
          <w:u w:val="single"/>
        </w:rPr>
      </w:pPr>
      <w:r w:rsidRPr="009D439B">
        <w:rPr>
          <w:b/>
        </w:rPr>
        <w:t>High School</w:t>
      </w:r>
    </w:p>
    <w:p w14:paraId="2881C2F9" w14:textId="77777777" w:rsidR="00AC35C5" w:rsidRPr="003B46C3" w:rsidRDefault="00AC35C5" w:rsidP="00AC35C5">
      <w:pPr>
        <w:pStyle w:val="ListParagraph"/>
        <w:numPr>
          <w:ilvl w:val="0"/>
          <w:numId w:val="5"/>
        </w:numPr>
        <w:ind w:left="360"/>
      </w:pPr>
      <w:r w:rsidRPr="003B46C3">
        <w:lastRenderedPageBreak/>
        <w:t xml:space="preserve">Chemical Reactions. HS-PS1-4. Develop a model to illustrate that the release or absorption of energy from a chemical reaction system depends on the changes in total bond energy. </w:t>
      </w:r>
    </w:p>
    <w:p w14:paraId="15218E32" w14:textId="77777777" w:rsidR="00AC35C5" w:rsidRDefault="00AC35C5" w:rsidP="00AC35C5">
      <w:pPr>
        <w:pStyle w:val="ListParagraph"/>
        <w:numPr>
          <w:ilvl w:val="0"/>
          <w:numId w:val="5"/>
        </w:numPr>
        <w:ind w:left="360"/>
      </w:pPr>
      <w:r w:rsidRPr="003B46C3">
        <w:t xml:space="preserve">Chemical Reactions. HS-PS1-7. Use mathematical representations to support the claim that atoms, and therefore mass, are conserved during a chemical reaction. </w:t>
      </w:r>
    </w:p>
    <w:p w14:paraId="4358CF6F" w14:textId="77777777" w:rsidR="00AC35C5" w:rsidRPr="003B46C3" w:rsidRDefault="00AC35C5" w:rsidP="00AC35C5">
      <w:pPr>
        <w:pStyle w:val="ListParagraph"/>
        <w:numPr>
          <w:ilvl w:val="0"/>
          <w:numId w:val="5"/>
        </w:numPr>
        <w:ind w:left="360"/>
      </w:pPr>
      <w:r w:rsidRPr="00657C34">
        <w:t>From Molecules to Organisms: Structures and Processes. HS-LS1-2. Develop and use a model to illustrate the hierarchical organization of interacting systems that provide specific functions within multicellular organisms.</w:t>
      </w:r>
    </w:p>
    <w:p w14:paraId="58D64127" w14:textId="5A3269DC" w:rsidR="00AC35C5" w:rsidRPr="00AC35C5" w:rsidRDefault="00AC35C5" w:rsidP="00AC35C5">
      <w:pPr>
        <w:pStyle w:val="ListParagraph"/>
        <w:numPr>
          <w:ilvl w:val="0"/>
          <w:numId w:val="5"/>
        </w:numPr>
        <w:ind w:left="360"/>
      </w:pPr>
      <w:r w:rsidRPr="003B46C3">
        <w:t xml:space="preserve">Matter and Energy in Organisms and Ecosystems. HS-LS1-6. Construct and revise an explanation based on evidence for how carbon, hydrogen, and oxygen from sugar molecules may combine with other elements to form amino acids and/or other large carbon-based molecules. </w:t>
      </w:r>
    </w:p>
    <w:p w14:paraId="36AF9DB2" w14:textId="05EC6473" w:rsidR="00732B38" w:rsidRPr="009D439B" w:rsidRDefault="00732B38" w:rsidP="00732B38">
      <w:pPr>
        <w:ind w:right="36"/>
        <w:rPr>
          <w:b/>
        </w:rPr>
      </w:pPr>
      <w:r w:rsidRPr="009D439B">
        <w:rPr>
          <w:b/>
        </w:rPr>
        <w:t>Middle School</w:t>
      </w:r>
    </w:p>
    <w:p w14:paraId="0A419427" w14:textId="3906DD06" w:rsidR="00732B38" w:rsidRPr="003B46C3" w:rsidRDefault="00732B38" w:rsidP="002C136D">
      <w:pPr>
        <w:pStyle w:val="ListParagraph"/>
        <w:numPr>
          <w:ilvl w:val="0"/>
          <w:numId w:val="4"/>
        </w:numPr>
        <w:ind w:left="360"/>
      </w:pPr>
      <w:r w:rsidRPr="003B46C3">
        <w:t xml:space="preserve">Structure and Properties of Matter. MS-PS1-1. Develop models to describe the atomic composition of simple molecules and extended structures. </w:t>
      </w:r>
    </w:p>
    <w:p w14:paraId="10DD5185" w14:textId="575A08F1" w:rsidR="00732B38" w:rsidRDefault="00732B38" w:rsidP="002C136D">
      <w:pPr>
        <w:pStyle w:val="ListParagraph"/>
        <w:numPr>
          <w:ilvl w:val="0"/>
          <w:numId w:val="4"/>
        </w:numPr>
        <w:ind w:left="360"/>
      </w:pPr>
      <w:r w:rsidRPr="003B46C3">
        <w:t xml:space="preserve">Chemical Reactions. MS-PS1-5. Develop and use a model to describe how the total number of atoms does not change in a chemical reaction and thus mass is conserved. </w:t>
      </w:r>
    </w:p>
    <w:p w14:paraId="78D76B66" w14:textId="77777777" w:rsidR="00657C34" w:rsidRPr="00734789" w:rsidRDefault="00657C34" w:rsidP="002C136D">
      <w:pPr>
        <w:pStyle w:val="ListParagraph"/>
        <w:numPr>
          <w:ilvl w:val="0"/>
          <w:numId w:val="4"/>
        </w:numPr>
        <w:spacing w:after="0"/>
        <w:ind w:left="360"/>
      </w:pPr>
      <w:r w:rsidRPr="00734789">
        <w:t>From Molecules to Organisms: Structures and Processes. MS-LS1-3. Use argument supported by evidence for how the body is a system of interacting subsystems composed of groups of cells.</w:t>
      </w:r>
    </w:p>
    <w:p w14:paraId="158D1B62" w14:textId="3415F69E" w:rsidR="00732B38" w:rsidRPr="003B46C3" w:rsidRDefault="00732B38" w:rsidP="002C136D">
      <w:pPr>
        <w:pStyle w:val="ListParagraph"/>
        <w:numPr>
          <w:ilvl w:val="0"/>
          <w:numId w:val="4"/>
        </w:numPr>
        <w:ind w:left="360"/>
      </w:pPr>
      <w:r w:rsidRPr="003B46C3">
        <w:t xml:space="preserve">Matter and Energy in Organisms and Ecosystems. MS-LS1-7. Develop a model to describe how food is rearranged through chemical reactions forming new molecules that support growth and/or release energy as this matter moves through an organism. </w:t>
      </w:r>
    </w:p>
    <w:p w14:paraId="42811436" w14:textId="77777777" w:rsidR="00B977E7" w:rsidRDefault="00174185" w:rsidP="00B71E67">
      <w:pPr>
        <w:pStyle w:val="Heading2"/>
      </w:pPr>
      <w:r w:rsidRPr="00B71E67">
        <w:rPr>
          <w:color w:val="FF0000"/>
        </w:rPr>
        <w:t>Tab 3:</w:t>
      </w:r>
      <w:r>
        <w:t xml:space="preserve"> </w:t>
      </w:r>
      <w:r w:rsidR="00B977E7" w:rsidRPr="00D438F2">
        <w:t>Background Information</w:t>
      </w:r>
    </w:p>
    <w:p w14:paraId="6CF1420B" w14:textId="77777777" w:rsidR="00174185" w:rsidRPr="00174185" w:rsidRDefault="00CC2673" w:rsidP="00B71E67">
      <w:pPr>
        <w:pStyle w:val="Heading3"/>
      </w:pPr>
      <w:r w:rsidRPr="006F0BAA">
        <w:rPr>
          <w:color w:val="00B050"/>
        </w:rPr>
        <w:t xml:space="preserve">Three-dimensional Learning Progression </w:t>
      </w:r>
      <w:r w:rsidRPr="00B71E67">
        <w:rPr>
          <w:color w:val="FF0000"/>
        </w:rPr>
        <w:t>(accordion)</w:t>
      </w:r>
    </w:p>
    <w:p w14:paraId="5E224D80" w14:textId="1E048AED" w:rsidR="007C1AA0" w:rsidRDefault="00732B38" w:rsidP="00732B38">
      <w:bookmarkStart w:id="1" w:name="_Toc235692290"/>
      <w:r w:rsidRPr="00DB72EE">
        <w:t xml:space="preserve">The </w:t>
      </w:r>
      <w:r w:rsidR="00657C34">
        <w:t>four</w:t>
      </w:r>
      <w:r w:rsidRPr="00DB72EE">
        <w:t xml:space="preserve"> activities in this lesson </w:t>
      </w:r>
      <w:r>
        <w:t>complete</w:t>
      </w:r>
      <w:r w:rsidRPr="00DB72EE">
        <w:t xml:space="preserve"> the </w:t>
      </w:r>
      <w:r w:rsidRPr="00DB72EE">
        <w:rPr>
          <w:b/>
        </w:rPr>
        <w:t>Explanations Phase</w:t>
      </w:r>
      <w:r w:rsidRPr="00DB72EE">
        <w:t xml:space="preserve"> of the </w:t>
      </w:r>
      <w:r>
        <w:rPr>
          <w:i/>
        </w:rPr>
        <w:t>Decomposers</w:t>
      </w:r>
      <w:r w:rsidRPr="00DB72EE">
        <w:t xml:space="preserve"> unit. This involves modeling and coaching with the goal of helping students develop atomic-molecular scale accounts of the digestion, </w:t>
      </w:r>
      <w:r>
        <w:t xml:space="preserve">and </w:t>
      </w:r>
      <w:r w:rsidRPr="00DB72EE">
        <w:t xml:space="preserve">biosynthesis that were the drivers of the macroscopic changes they observed in their </w:t>
      </w:r>
      <w:r>
        <w:t>Bread</w:t>
      </w:r>
      <w:r w:rsidRPr="00DB72EE">
        <w:t xml:space="preserve"> </w:t>
      </w:r>
      <w:r>
        <w:t>Molding</w:t>
      </w:r>
      <w:r w:rsidRPr="00DB72EE">
        <w:t xml:space="preserve"> </w:t>
      </w:r>
      <w:r w:rsidR="00657C34">
        <w:t>I</w:t>
      </w:r>
      <w:r w:rsidRPr="00DB72EE">
        <w:t xml:space="preserve">nvestigation in </w:t>
      </w:r>
      <w:r>
        <w:t>Lesson 3</w:t>
      </w:r>
      <w:r w:rsidRPr="002E246C">
        <w:t xml:space="preserve">. </w:t>
      </w:r>
    </w:p>
    <w:p w14:paraId="65807A9A" w14:textId="2F527081" w:rsidR="007C1AA0" w:rsidRPr="002E246C" w:rsidRDefault="007C1AA0" w:rsidP="00732B38">
      <w:r w:rsidRPr="00EE35BF">
        <w:t xml:space="preserve">Students will learn that carbohydrates, proteins, and fats are materials that decomposers ingest to give them mass to grow. If students completed the </w:t>
      </w:r>
      <w:r w:rsidRPr="00EE35BF">
        <w:rPr>
          <w:i/>
        </w:rPr>
        <w:t>Animals</w:t>
      </w:r>
      <w:r w:rsidRPr="00EE35BF">
        <w:t xml:space="preserve"> Unit, they know these materials are carbon-based and that they have chemical energy. Students likely cannot trace these substances beyond the decomposer’s body. </w:t>
      </w:r>
      <w:r>
        <w:t>T</w:t>
      </w:r>
      <w:r w:rsidRPr="00EE35BF">
        <w:t xml:space="preserve">hese substances (which are polymers) are </w:t>
      </w:r>
      <w:r>
        <w:t>digested outside of the decomposer’s body by digestive enzymes excreted by the decomposer</w:t>
      </w:r>
      <w:r w:rsidRPr="00EE35BF">
        <w:t xml:space="preserve">, </w:t>
      </w:r>
      <w:proofErr w:type="gramStart"/>
      <w:r>
        <w:t>During</w:t>
      </w:r>
      <w:proofErr w:type="gramEnd"/>
      <w:r>
        <w:t xml:space="preserve"> digestion, polymers</w:t>
      </w:r>
      <w:r w:rsidRPr="00EE35BF">
        <w:t xml:space="preserve"> are broken down into monomers. Once they are fully digested into monomers they can be transported across membranes into the </w:t>
      </w:r>
      <w:r>
        <w:t>fungal hyphae</w:t>
      </w:r>
      <w:r w:rsidRPr="00EE35BF">
        <w:t xml:space="preserve"> and then carried to all the cells in the body. </w:t>
      </w:r>
      <w:r>
        <w:t>In</w:t>
      </w:r>
      <w:r w:rsidRPr="00EE35BF">
        <w:t xml:space="preserve"> the cell</w:t>
      </w:r>
      <w:r>
        <w:t xml:space="preserve">, they are </w:t>
      </w:r>
      <w:r w:rsidRPr="00EE35BF">
        <w:t>rebuilt through various biosynthetic processes back into polymers. The monomers that are the product of digestion can follow different pathways in the body and go through many different processes, but your students need to know a general storyline about what happens in growth: polymers are broken down into monomers through digestion, then rebuilt into polymers that become part of the decomposer’s biomass.</w:t>
      </w:r>
    </w:p>
    <w:p w14:paraId="7D2F6484" w14:textId="77777777" w:rsidR="00AB0FAB" w:rsidRPr="00D438F2" w:rsidRDefault="00AB0FAB" w:rsidP="00B71E67">
      <w:pPr>
        <w:pStyle w:val="Heading3"/>
      </w:pPr>
      <w:r>
        <w:t xml:space="preserve">Key Ideas and Practices for Each Activity </w:t>
      </w:r>
      <w:r w:rsidRPr="00B71E67">
        <w:rPr>
          <w:color w:val="FF0000"/>
        </w:rPr>
        <w:t>(accordion)</w:t>
      </w:r>
    </w:p>
    <w:p w14:paraId="675B340A" w14:textId="77777777" w:rsidR="00732B38" w:rsidRDefault="00732B38" w:rsidP="00732B38">
      <w:r>
        <w:t>Activity 5.1</w:t>
      </w:r>
      <w:r w:rsidRPr="002E246C">
        <w:t xml:space="preserve"> is the first part of the </w:t>
      </w:r>
      <w:r w:rsidRPr="002E246C">
        <w:rPr>
          <w:b/>
        </w:rPr>
        <w:t>Explanations Phase</w:t>
      </w:r>
      <w:r w:rsidRPr="002E246C">
        <w:t xml:space="preserve"> of the instructional model (going down the triangle</w:t>
      </w:r>
      <w:r>
        <w:t>) for digestion and biosynthesis</w:t>
      </w:r>
      <w:r w:rsidRPr="002E246C">
        <w:t xml:space="preserve">. </w:t>
      </w:r>
      <w:r>
        <w:t>Students trace the chemical changes of digestion and biosynthesis in a decomposer on a poster of a mushroom.</w:t>
      </w:r>
    </w:p>
    <w:p w14:paraId="30E85381" w14:textId="77777777" w:rsidR="00732B38" w:rsidRDefault="00732B38" w:rsidP="00732B38">
      <w:r>
        <w:t xml:space="preserve">Activity 5.2 is a 2-turtle activity appropriate for advanced middle school or high school students and classes. If you decide not to teach 5.2, you can move directly from 5.1 to 5.3. In 5.2, </w:t>
      </w:r>
      <w:r>
        <w:lastRenderedPageBreak/>
        <w:t xml:space="preserve">students model the chemical changes of digestion and biosynthesis using paper molecules. This activity introduces and uses the vocabulary of polymer and monomer, as well as the names of specific monomers. </w:t>
      </w:r>
    </w:p>
    <w:p w14:paraId="5BD8369B" w14:textId="77777777" w:rsidR="00732B38" w:rsidRPr="000901EB" w:rsidRDefault="00732B38" w:rsidP="00732B38">
      <w:r w:rsidRPr="000901EB">
        <w:t xml:space="preserve">Digestion and biosynthesis are chemically the most complicated processes in the </w:t>
      </w:r>
      <w:r w:rsidRPr="000901EB">
        <w:rPr>
          <w:i/>
        </w:rPr>
        <w:t>Carbon TIME</w:t>
      </w:r>
      <w:r>
        <w:t xml:space="preserve"> u</w:t>
      </w:r>
      <w:r w:rsidRPr="000901EB">
        <w:t xml:space="preserve">nits. Although we believe that with enough effort many middle school students could understand the chemical details included in </w:t>
      </w:r>
      <w:r>
        <w:t>Activity 5.2</w:t>
      </w:r>
      <w:r w:rsidRPr="000901EB">
        <w:t>, we do not recommend it for middle school.  We feel that middle school students need to understand four key points:</w:t>
      </w:r>
    </w:p>
    <w:p w14:paraId="10B3C1BC" w14:textId="77777777" w:rsidR="00732B38" w:rsidRPr="000901EB" w:rsidRDefault="00732B38" w:rsidP="002C136D">
      <w:pPr>
        <w:pStyle w:val="ListParagraph"/>
        <w:numPr>
          <w:ilvl w:val="0"/>
          <w:numId w:val="7"/>
        </w:numPr>
        <w:spacing w:after="0"/>
        <w:ind w:left="360"/>
      </w:pPr>
      <w:r w:rsidRPr="000901EB">
        <w:t>Fungi use food for one of two purposes:</w:t>
      </w:r>
    </w:p>
    <w:p w14:paraId="5B1C1293" w14:textId="77777777" w:rsidR="00732B38" w:rsidRPr="000901EB" w:rsidRDefault="00732B38" w:rsidP="002C136D">
      <w:pPr>
        <w:pStyle w:val="ListParagraph"/>
        <w:numPr>
          <w:ilvl w:val="1"/>
          <w:numId w:val="7"/>
        </w:numPr>
        <w:spacing w:after="0"/>
        <w:ind w:left="720"/>
      </w:pPr>
      <w:r w:rsidRPr="000901EB">
        <w:t>Growth (digestion and biosynthesis), OR</w:t>
      </w:r>
    </w:p>
    <w:p w14:paraId="5F0183F7" w14:textId="77777777" w:rsidR="00732B38" w:rsidRPr="000901EB" w:rsidRDefault="00732B38" w:rsidP="002C136D">
      <w:pPr>
        <w:pStyle w:val="ListParagraph"/>
        <w:numPr>
          <w:ilvl w:val="1"/>
          <w:numId w:val="7"/>
        </w:numPr>
        <w:spacing w:after="0"/>
        <w:ind w:left="720"/>
      </w:pPr>
      <w:r w:rsidRPr="000901EB">
        <w:t>As a source of energy (digestion and cellular respiration)</w:t>
      </w:r>
    </w:p>
    <w:p w14:paraId="58309084" w14:textId="77777777" w:rsidR="00732B38" w:rsidRPr="000901EB" w:rsidRDefault="00732B38" w:rsidP="002C136D">
      <w:pPr>
        <w:pStyle w:val="ListParagraph"/>
        <w:numPr>
          <w:ilvl w:val="0"/>
          <w:numId w:val="7"/>
        </w:numPr>
        <w:spacing w:after="0"/>
        <w:ind w:left="360"/>
      </w:pPr>
      <w:r w:rsidRPr="000901EB">
        <w:t>The food that fungi digest and absorb and the bodies of fungi are both made of large organic molecules.</w:t>
      </w:r>
    </w:p>
    <w:p w14:paraId="5A250679" w14:textId="77777777" w:rsidR="00732B38" w:rsidRPr="000901EB" w:rsidRDefault="00732B38" w:rsidP="002C136D">
      <w:pPr>
        <w:pStyle w:val="ListParagraph"/>
        <w:numPr>
          <w:ilvl w:val="0"/>
          <w:numId w:val="7"/>
        </w:numPr>
        <w:spacing w:after="0"/>
        <w:ind w:left="360"/>
      </w:pPr>
      <w:r w:rsidRPr="000901EB">
        <w:t xml:space="preserve">Digestion breaks large organic molecules into smaller organic molecules.  </w:t>
      </w:r>
    </w:p>
    <w:p w14:paraId="597626B9" w14:textId="77777777" w:rsidR="00732B38" w:rsidRPr="000901EB" w:rsidRDefault="00732B38" w:rsidP="002C136D">
      <w:pPr>
        <w:pStyle w:val="ListParagraph"/>
        <w:numPr>
          <w:ilvl w:val="1"/>
          <w:numId w:val="7"/>
        </w:numPr>
        <w:spacing w:after="0"/>
        <w:ind w:left="720"/>
      </w:pPr>
      <w:r w:rsidRPr="000901EB">
        <w:t>Digestion occurs OUTSIDE the cells of fungi, when they secrete digestive enzymes into organic materials that are their food source.</w:t>
      </w:r>
    </w:p>
    <w:p w14:paraId="24B86E16" w14:textId="77777777" w:rsidR="00732B38" w:rsidRPr="000901EB" w:rsidRDefault="00732B38" w:rsidP="002C136D">
      <w:pPr>
        <w:pStyle w:val="ListParagraph"/>
        <w:numPr>
          <w:ilvl w:val="1"/>
          <w:numId w:val="7"/>
        </w:numPr>
        <w:spacing w:after="0"/>
        <w:ind w:left="720"/>
      </w:pPr>
      <w:r w:rsidRPr="000901EB">
        <w:t>Digestion is different from cellular respiration, which combines small organic molecules with oxygen to release energy.</w:t>
      </w:r>
    </w:p>
    <w:p w14:paraId="52640487" w14:textId="77777777" w:rsidR="00732B38" w:rsidRPr="000901EB" w:rsidRDefault="00732B38" w:rsidP="002C136D">
      <w:pPr>
        <w:pStyle w:val="ListParagraph"/>
        <w:numPr>
          <w:ilvl w:val="0"/>
          <w:numId w:val="7"/>
        </w:numPr>
        <w:spacing w:after="0"/>
        <w:ind w:left="360"/>
      </w:pPr>
      <w:r w:rsidRPr="000901EB">
        <w:t>Biosynthesis makes small organic molecules into large organic molecules.</w:t>
      </w:r>
    </w:p>
    <w:p w14:paraId="620E9445" w14:textId="77777777" w:rsidR="00732B38" w:rsidRPr="000901EB" w:rsidRDefault="00732B38" w:rsidP="002C136D">
      <w:pPr>
        <w:pStyle w:val="ListParagraph"/>
        <w:numPr>
          <w:ilvl w:val="1"/>
          <w:numId w:val="7"/>
        </w:numPr>
        <w:spacing w:after="0"/>
        <w:ind w:left="720"/>
      </w:pPr>
      <w:r w:rsidRPr="000901EB">
        <w:t>Biosynthesis occurs in every cell of a fungus, after the cell gets small organic molecules from its food source or other cells.</w:t>
      </w:r>
    </w:p>
    <w:p w14:paraId="645B041D" w14:textId="77777777" w:rsidR="00732B38" w:rsidRDefault="00732B38" w:rsidP="002C136D">
      <w:pPr>
        <w:pStyle w:val="ListParagraph"/>
        <w:numPr>
          <w:ilvl w:val="1"/>
          <w:numId w:val="7"/>
        </w:numPr>
        <w:ind w:left="720"/>
      </w:pPr>
      <w:r w:rsidRPr="000901EB">
        <w:t xml:space="preserve">Biosynthesis is how cells grow bigger so that they can </w:t>
      </w:r>
      <w:proofErr w:type="gramStart"/>
      <w:r w:rsidRPr="000901EB">
        <w:t>divide</w:t>
      </w:r>
      <w:proofErr w:type="gramEnd"/>
      <w:r w:rsidRPr="000901EB">
        <w:t xml:space="preserve"> and the fungus can grow.</w:t>
      </w:r>
    </w:p>
    <w:p w14:paraId="12B9BFB4" w14:textId="6D6B8B65" w:rsidR="00732B38" w:rsidRPr="008C7FED" w:rsidRDefault="00732B38" w:rsidP="00732B38">
      <w:r>
        <w:t>Activity 5.3</w:t>
      </w:r>
      <w:r w:rsidRPr="00DB72EE">
        <w:t xml:space="preserve"> is the second part of the </w:t>
      </w:r>
      <w:r w:rsidRPr="00DB72EE">
        <w:rPr>
          <w:b/>
        </w:rPr>
        <w:t>Explanations Phase</w:t>
      </w:r>
      <w:r w:rsidRPr="00DB72EE">
        <w:t xml:space="preserve"> of the instructional model (going down the triangle) for digestion. </w:t>
      </w:r>
      <w:r w:rsidRPr="002E246C">
        <w:t xml:space="preserve">Students use the </w:t>
      </w:r>
      <w:r w:rsidRPr="002E246C">
        <w:rPr>
          <w:b/>
        </w:rPr>
        <w:t>Explanations Tool</w:t>
      </w:r>
      <w:r w:rsidRPr="002E246C">
        <w:t xml:space="preserve"> to construct </w:t>
      </w:r>
      <w:r>
        <w:t xml:space="preserve">a </w:t>
      </w:r>
      <w:r w:rsidRPr="002E246C">
        <w:t>final explanation of what happens when decomposers break large organic molecules from their food into small organic molecules. Ideally, at this phase their explanations will combine evidence from macroscopic-scale observations during the investigation with their new knowledge of chemical change at the atomic-molecular scale</w:t>
      </w:r>
      <w:r>
        <w:t xml:space="preserve">. This activity is appropriate for students who did only 5.1 and students who did both 5.1 and 5.2, but the vocabulary used to describe the molecules will be different depending on what activities were taught. </w:t>
      </w:r>
      <w:r w:rsidRPr="00DB72EE">
        <w:t xml:space="preserve">Ideally, at this phase their explanations will combine evidence from macroscopic-scale observations during the investigation with their new knowledge of </w:t>
      </w:r>
      <w:r w:rsidR="00596A3A">
        <w:t xml:space="preserve">the </w:t>
      </w:r>
      <w:r w:rsidRPr="00DB72EE">
        <w:t>chemical change at the atomic-molecular scale.</w:t>
      </w:r>
    </w:p>
    <w:p w14:paraId="7AFC16D5" w14:textId="2E94AB91" w:rsidR="00732B38" w:rsidRPr="008C7FED" w:rsidRDefault="00732B38" w:rsidP="00732B38">
      <w:r>
        <w:t>Activity 5.4 is a continuation of</w:t>
      </w:r>
      <w:r w:rsidRPr="00DB72EE">
        <w:t xml:space="preserve"> the second part of the </w:t>
      </w:r>
      <w:r w:rsidRPr="00DB72EE">
        <w:rPr>
          <w:b/>
        </w:rPr>
        <w:t>Explanations Phase</w:t>
      </w:r>
      <w:r w:rsidRPr="00DB72EE">
        <w:t xml:space="preserve"> of the instructional model (going down the triangle) for biosynthesis. </w:t>
      </w:r>
      <w:r w:rsidRPr="002E246C">
        <w:t xml:space="preserve">Students use the </w:t>
      </w:r>
      <w:r w:rsidRPr="002E246C">
        <w:rPr>
          <w:b/>
        </w:rPr>
        <w:t>Explanations Tool</w:t>
      </w:r>
      <w:r w:rsidRPr="002E246C">
        <w:t xml:space="preserve"> to construct </w:t>
      </w:r>
      <w:r>
        <w:t>a final explanation</w:t>
      </w:r>
      <w:r w:rsidRPr="002E246C">
        <w:t xml:space="preserve"> of what happens when decomposers use the small organic molecules to </w:t>
      </w:r>
      <w:r w:rsidR="00596A3A">
        <w:t>grow</w:t>
      </w:r>
      <w:r w:rsidRPr="002E246C">
        <w:t>. Ideally, at this phase their explanations will combine evidence from macroscopic-scale observations during the investigation with their new knowledge of chemical change at the atomic-molecular scale</w:t>
      </w:r>
      <w:r>
        <w:t xml:space="preserve">. This activity is appropriate for students who did only 5.1 and students who did both 5.1 and 5.2, but the vocabulary used to describe the molecules will be different depending on what activities were taught. </w:t>
      </w:r>
      <w:r w:rsidRPr="00DB72EE">
        <w:t>Ideally, at this phase their explanations will combine evidence from macroscopic-scale observations during the investigation with their new knowledge of chemical change at the atomic-molecular scale.</w:t>
      </w:r>
    </w:p>
    <w:p w14:paraId="3404DD4B" w14:textId="77777777" w:rsidR="00732B38" w:rsidRPr="000901EB" w:rsidRDefault="00732B38" w:rsidP="00732B38">
      <w:r w:rsidRPr="000901EB">
        <w:t>Th</w:t>
      </w:r>
      <w:r>
        <w:t>ese</w:t>
      </w:r>
      <w:r w:rsidRPr="000901EB">
        <w:t xml:space="preserve"> basic stor</w:t>
      </w:r>
      <w:r>
        <w:t>ies of digestion and biosynthesis</w:t>
      </w:r>
      <w:r w:rsidRPr="000901EB">
        <w:t xml:space="preserve"> omit many complications.  Although we hope that students will come to appreciate the vast number and complexity of biomolecules, our emphasis in </w:t>
      </w:r>
      <w:r w:rsidRPr="000901EB">
        <w:rPr>
          <w:i/>
        </w:rPr>
        <w:t>Carbon TIME</w:t>
      </w:r>
      <w:r w:rsidRPr="000901EB">
        <w:t xml:space="preserve"> is on helping students understand that fungi can build their bodies out of decaying materials through a few basic processes in digestion and biosynthesis.</w:t>
      </w:r>
    </w:p>
    <w:p w14:paraId="39AA6016" w14:textId="77777777" w:rsidR="00732B38" w:rsidRPr="000901EB" w:rsidRDefault="00732B38" w:rsidP="00732B38">
      <w:r w:rsidRPr="000901EB">
        <w:t>Some key complexities that you as a teacher may wish to be aware of include the following;</w:t>
      </w:r>
    </w:p>
    <w:p w14:paraId="5834FDAA" w14:textId="77777777" w:rsidR="00732B38" w:rsidRPr="000901EB" w:rsidRDefault="00732B38" w:rsidP="002C136D">
      <w:pPr>
        <w:pStyle w:val="ListParagraph"/>
        <w:numPr>
          <w:ilvl w:val="0"/>
          <w:numId w:val="6"/>
        </w:numPr>
        <w:ind w:left="720"/>
      </w:pPr>
      <w:r w:rsidRPr="000901EB">
        <w:lastRenderedPageBreak/>
        <w:t>Fungi often modify monomers befor</w:t>
      </w:r>
      <w:r>
        <w:t xml:space="preserve">e using them for biosynthesis. </w:t>
      </w:r>
      <w:r w:rsidRPr="000901EB">
        <w:t xml:space="preserve">For example, </w:t>
      </w:r>
      <w:r>
        <w:t xml:space="preserve">they </w:t>
      </w:r>
      <w:r w:rsidRPr="000901EB">
        <w:t xml:space="preserve">have limited abilities to modify fatty acids (e.g., changing unsaturated to saturated fatty acids) and to modify amino acids. </w:t>
      </w:r>
    </w:p>
    <w:p w14:paraId="03F43C27" w14:textId="77777777" w:rsidR="00732B38" w:rsidRPr="000901EB" w:rsidRDefault="00732B38" w:rsidP="00732B38">
      <w:r w:rsidRPr="000901EB">
        <w:t>The large organic molecules (sometimes called macromolecules) in plants, animals, and decomposers are actually much larger than the molecules shown in the presentation and during the construction of molecular models:</w:t>
      </w:r>
    </w:p>
    <w:p w14:paraId="4BB44C08" w14:textId="77777777" w:rsidR="00732B38" w:rsidRPr="000901EB" w:rsidRDefault="00732B38" w:rsidP="002C136D">
      <w:pPr>
        <w:numPr>
          <w:ilvl w:val="0"/>
          <w:numId w:val="6"/>
        </w:numPr>
        <w:spacing w:after="0"/>
        <w:ind w:left="720"/>
      </w:pPr>
      <w:r w:rsidRPr="000901EB">
        <w:t>Fatty acids typically contain 10 to 25 carbon atoms.</w:t>
      </w:r>
    </w:p>
    <w:p w14:paraId="5ED59AA8" w14:textId="77777777" w:rsidR="00732B38" w:rsidRPr="000901EB" w:rsidRDefault="00732B38" w:rsidP="002C136D">
      <w:pPr>
        <w:numPr>
          <w:ilvl w:val="0"/>
          <w:numId w:val="6"/>
        </w:numPr>
        <w:spacing w:after="0"/>
        <w:ind w:left="720"/>
      </w:pPr>
      <w:r w:rsidRPr="000901EB">
        <w:t>Proteins can consist of hundreds of amino acids.  Humans are typical of many organisms in that our proteins contain 21 different kinds of amino acids.</w:t>
      </w:r>
    </w:p>
    <w:p w14:paraId="439B115F" w14:textId="77777777" w:rsidR="00732B38" w:rsidRPr="00E77539" w:rsidRDefault="00732B38" w:rsidP="002C136D">
      <w:pPr>
        <w:pStyle w:val="ListParagraph"/>
        <w:numPr>
          <w:ilvl w:val="0"/>
          <w:numId w:val="6"/>
        </w:numPr>
        <w:ind w:left="720"/>
      </w:pPr>
      <w:r w:rsidRPr="000901EB">
        <w:t>Starch and cellulose molecules can be made of hundreds or thousands of monomers. Different kinds of starch and fiber can also include other 5-carbon and 6-carbon sugars besides glucose.</w:t>
      </w:r>
    </w:p>
    <w:p w14:paraId="2EF64A65" w14:textId="77777777" w:rsidR="00732B38" w:rsidRDefault="00732B38" w:rsidP="00732B38">
      <w:pPr>
        <w:rPr>
          <w:rFonts w:eastAsia="Calibri"/>
        </w:rPr>
      </w:pPr>
      <w:r w:rsidRPr="00D438F2">
        <w:rPr>
          <w:rStyle w:val="Heading3Char"/>
        </w:rPr>
        <w:t xml:space="preserve">Key </w:t>
      </w:r>
      <w:r>
        <w:rPr>
          <w:rStyle w:val="Heading3Char"/>
        </w:rPr>
        <w:t>C</w:t>
      </w:r>
      <w:r w:rsidRPr="00D438F2">
        <w:rPr>
          <w:rStyle w:val="Heading3Char"/>
        </w:rPr>
        <w:t>arbon-</w:t>
      </w:r>
      <w:r>
        <w:rPr>
          <w:rStyle w:val="Heading3Char"/>
        </w:rPr>
        <w:t>T</w:t>
      </w:r>
      <w:r w:rsidRPr="00D438F2">
        <w:rPr>
          <w:rStyle w:val="Heading3Char"/>
        </w:rPr>
        <w:t xml:space="preserve">ransforming </w:t>
      </w:r>
      <w:r>
        <w:rPr>
          <w:rStyle w:val="Heading3Char"/>
        </w:rPr>
        <w:t>P</w:t>
      </w:r>
      <w:r w:rsidRPr="00D438F2">
        <w:rPr>
          <w:rStyle w:val="Heading3Char"/>
        </w:rPr>
        <w:t>rocesses:</w:t>
      </w:r>
      <w:r w:rsidRPr="00D438F2">
        <w:rPr>
          <w:rFonts w:eastAsia="Calibri"/>
        </w:rPr>
        <w:t xml:space="preserve"> </w:t>
      </w:r>
      <w:r>
        <w:rPr>
          <w:rFonts w:eastAsia="Calibri"/>
        </w:rPr>
        <w:t>Digestion and Biosynthesis</w:t>
      </w:r>
    </w:p>
    <w:p w14:paraId="35000FF0" w14:textId="77777777" w:rsidR="005863D3" w:rsidRPr="00D438F2" w:rsidRDefault="00AB0FAB" w:rsidP="00B71E67">
      <w:pPr>
        <w:pStyle w:val="Heading3"/>
        <w:rPr>
          <w:rFonts w:eastAsia="Calibri"/>
        </w:rPr>
      </w:pPr>
      <w:r>
        <w:t xml:space="preserve">Content Boundaries and Extensions </w:t>
      </w:r>
      <w:r w:rsidRPr="00B71E67">
        <w:rPr>
          <w:color w:val="FF0000"/>
        </w:rPr>
        <w:t>(accordion)</w:t>
      </w:r>
    </w:p>
    <w:p w14:paraId="110BD374" w14:textId="77777777" w:rsidR="0096219E" w:rsidRPr="00D438F2" w:rsidRDefault="00AB0FAB" w:rsidP="00B71E67">
      <w:pPr>
        <w:pStyle w:val="Heading2"/>
      </w:pPr>
      <w:r w:rsidRPr="00B71E67">
        <w:rPr>
          <w:color w:val="FF0000"/>
        </w:rPr>
        <w:t>Tab 4:</w:t>
      </w:r>
      <w:r>
        <w:t xml:space="preserve"> </w:t>
      </w:r>
      <w:r w:rsidR="0096219E" w:rsidRPr="00D438F2">
        <w:t>Talk and Writing</w:t>
      </w:r>
    </w:p>
    <w:p w14:paraId="1BC69A6E" w14:textId="77777777" w:rsidR="00732B38" w:rsidRDefault="00732B38" w:rsidP="00732B38">
      <w:r>
        <w:t>This lesson of the unit represents the fading portion of the</w:t>
      </w:r>
      <w:r>
        <w:rPr>
          <w:b/>
        </w:rPr>
        <w:t xml:space="preserve"> Explanations Phase</w:t>
      </w:r>
      <w:r w:rsidRPr="00E62706">
        <w:t>.</w:t>
      </w:r>
      <w:r>
        <w:t xml:space="preserve"> This means that students are expected to develop explanations for carbon-transforming processes they studied in this unit in </w:t>
      </w:r>
      <w:r>
        <w:rPr>
          <w:i/>
        </w:rPr>
        <w:t>new</w:t>
      </w:r>
      <w:r>
        <w:t xml:space="preserve"> and </w:t>
      </w:r>
      <w:r>
        <w:rPr>
          <w:i/>
        </w:rPr>
        <w:t>novel</w:t>
      </w:r>
      <w:r>
        <w:t xml:space="preserve"> contexts. </w:t>
      </w:r>
      <w:r w:rsidRPr="00D438F2">
        <w:t>The table</w:t>
      </w:r>
      <w:r>
        <w:t xml:space="preserve"> below shows</w:t>
      </w:r>
      <w:r w:rsidRPr="00D438F2">
        <w:t xml:space="preserve"> specific talk and writing goals for </w:t>
      </w:r>
      <w:r>
        <w:t>the Explanations</w:t>
      </w:r>
      <w:r w:rsidRPr="00D438F2">
        <w:t xml:space="preserve"> phase of the unit.</w:t>
      </w:r>
    </w:p>
    <w:tbl>
      <w:tblPr>
        <w:tblStyle w:val="TableGrid"/>
        <w:tblW w:w="0" w:type="auto"/>
        <w:tblInd w:w="108" w:type="dxa"/>
        <w:tblLook w:val="04A0" w:firstRow="1" w:lastRow="0" w:firstColumn="1" w:lastColumn="0" w:noHBand="0" w:noVBand="1"/>
      </w:tblPr>
      <w:tblGrid>
        <w:gridCol w:w="2669"/>
        <w:gridCol w:w="4255"/>
        <w:gridCol w:w="2318"/>
      </w:tblGrid>
      <w:tr w:rsidR="00732B38" w:rsidRPr="00A35C5A" w14:paraId="3ED60F87" w14:textId="77777777" w:rsidTr="00EE2EAC">
        <w:tc>
          <w:tcPr>
            <w:tcW w:w="2700" w:type="dxa"/>
            <w:shd w:val="clear" w:color="auto" w:fill="7F7F7F" w:themeFill="text1" w:themeFillTint="80"/>
          </w:tcPr>
          <w:p w14:paraId="4C221B08" w14:textId="77777777" w:rsidR="00732B38" w:rsidRPr="00A35C5A" w:rsidRDefault="00732B38" w:rsidP="00EE2EAC">
            <w:pPr>
              <w:spacing w:after="0"/>
              <w:jc w:val="center"/>
              <w:rPr>
                <w:color w:val="FFFFFF" w:themeColor="background1"/>
                <w:sz w:val="20"/>
                <w:szCs w:val="20"/>
              </w:rPr>
            </w:pPr>
            <w:r w:rsidRPr="00A35C5A">
              <w:rPr>
                <w:color w:val="FFFFFF" w:themeColor="background1"/>
                <w:sz w:val="20"/>
                <w:szCs w:val="20"/>
              </w:rPr>
              <w:t>Talk and Writing Goals for the Explanations Phase</w:t>
            </w:r>
          </w:p>
        </w:tc>
        <w:tc>
          <w:tcPr>
            <w:tcW w:w="4320" w:type="dxa"/>
            <w:shd w:val="clear" w:color="auto" w:fill="7F7F7F" w:themeFill="text1" w:themeFillTint="80"/>
          </w:tcPr>
          <w:p w14:paraId="5373DCA5" w14:textId="77777777" w:rsidR="00732B38" w:rsidRPr="00A35C5A" w:rsidRDefault="00732B38" w:rsidP="00EE2EAC">
            <w:pPr>
              <w:spacing w:after="0"/>
              <w:jc w:val="center"/>
              <w:rPr>
                <w:color w:val="FFFFFF" w:themeColor="background1"/>
                <w:sz w:val="20"/>
                <w:szCs w:val="20"/>
              </w:rPr>
            </w:pPr>
            <w:r w:rsidRPr="00A35C5A">
              <w:rPr>
                <w:color w:val="FFFFFF" w:themeColor="background1"/>
                <w:sz w:val="20"/>
                <w:szCs w:val="20"/>
              </w:rPr>
              <w:t>Teacher Talk Strategies That Support This Goal</w:t>
            </w:r>
          </w:p>
        </w:tc>
        <w:tc>
          <w:tcPr>
            <w:tcW w:w="2340" w:type="dxa"/>
            <w:shd w:val="clear" w:color="auto" w:fill="7F7F7F" w:themeFill="text1" w:themeFillTint="80"/>
          </w:tcPr>
          <w:p w14:paraId="1EE47E82" w14:textId="77777777" w:rsidR="00732B38" w:rsidRPr="00A35C5A" w:rsidRDefault="00732B38" w:rsidP="00EE2EAC">
            <w:pPr>
              <w:spacing w:after="0"/>
              <w:jc w:val="center"/>
              <w:rPr>
                <w:color w:val="FFFFFF" w:themeColor="background1"/>
                <w:sz w:val="20"/>
                <w:szCs w:val="20"/>
              </w:rPr>
            </w:pPr>
            <w:r w:rsidRPr="00A35C5A">
              <w:rPr>
                <w:color w:val="FFFFFF" w:themeColor="background1"/>
                <w:sz w:val="20"/>
                <w:szCs w:val="20"/>
              </w:rPr>
              <w:t>Curriculum Components That Support This Goal</w:t>
            </w:r>
          </w:p>
        </w:tc>
      </w:tr>
      <w:tr w:rsidR="00732B38" w:rsidRPr="00A35C5A" w14:paraId="1DF7D3BB" w14:textId="77777777" w:rsidTr="00EE2EAC">
        <w:tc>
          <w:tcPr>
            <w:tcW w:w="2700" w:type="dxa"/>
          </w:tcPr>
          <w:p w14:paraId="351E80C4" w14:textId="77777777" w:rsidR="00732B38" w:rsidRPr="00A35C5A" w:rsidRDefault="00732B38" w:rsidP="00EE2EAC">
            <w:pPr>
              <w:spacing w:after="0"/>
              <w:rPr>
                <w:sz w:val="20"/>
                <w:szCs w:val="20"/>
              </w:rPr>
            </w:pPr>
            <w:r w:rsidRPr="00A35C5A">
              <w:rPr>
                <w:sz w:val="20"/>
                <w:szCs w:val="20"/>
              </w:rPr>
              <w:t xml:space="preserve">Examine student ideas and correct them when there are problems. It’s ok to give the answers away during this phase! Help students practice using </w:t>
            </w:r>
            <w:r w:rsidRPr="00A35C5A">
              <w:rPr>
                <w:b/>
                <w:bCs/>
                <w:sz w:val="20"/>
                <w:szCs w:val="20"/>
              </w:rPr>
              <w:t>precise</w:t>
            </w:r>
            <w:r w:rsidRPr="00A35C5A">
              <w:rPr>
                <w:sz w:val="20"/>
                <w:szCs w:val="20"/>
              </w:rPr>
              <w:t xml:space="preserve"> </w:t>
            </w:r>
            <w:r w:rsidRPr="00A35C5A">
              <w:rPr>
                <w:b/>
                <w:bCs/>
                <w:sz w:val="20"/>
                <w:szCs w:val="20"/>
              </w:rPr>
              <w:t>language</w:t>
            </w:r>
            <w:r w:rsidRPr="00A35C5A">
              <w:rPr>
                <w:sz w:val="20"/>
                <w:szCs w:val="20"/>
              </w:rPr>
              <w:t xml:space="preserve"> to describe </w:t>
            </w:r>
            <w:r w:rsidRPr="00A35C5A">
              <w:rPr>
                <w:b/>
                <w:bCs/>
                <w:sz w:val="20"/>
                <w:szCs w:val="20"/>
              </w:rPr>
              <w:t>matter and energy</w:t>
            </w:r>
            <w:r w:rsidRPr="00A35C5A">
              <w:rPr>
                <w:sz w:val="20"/>
                <w:szCs w:val="20"/>
              </w:rPr>
              <w:t>.</w:t>
            </w:r>
          </w:p>
        </w:tc>
        <w:tc>
          <w:tcPr>
            <w:tcW w:w="4320" w:type="dxa"/>
          </w:tcPr>
          <w:p w14:paraId="6E3EA70F" w14:textId="77777777" w:rsidR="00732B38" w:rsidRPr="00A35C5A" w:rsidRDefault="00732B38" w:rsidP="00EE2EAC">
            <w:pPr>
              <w:spacing w:after="0"/>
              <w:rPr>
                <w:i/>
                <w:sz w:val="20"/>
                <w:szCs w:val="20"/>
              </w:rPr>
            </w:pPr>
            <w:r w:rsidRPr="00A35C5A">
              <w:rPr>
                <w:i/>
                <w:iCs/>
                <w:sz w:val="20"/>
                <w:szCs w:val="20"/>
              </w:rPr>
              <w:t xml:space="preserve">Let’s think about what you just said: air molecules. What are air molecules? </w:t>
            </w:r>
          </w:p>
          <w:p w14:paraId="749BCBB4" w14:textId="77777777" w:rsidR="00732B38" w:rsidRPr="00A35C5A" w:rsidRDefault="00732B38" w:rsidP="00EE2EAC">
            <w:pPr>
              <w:spacing w:after="0"/>
              <w:rPr>
                <w:i/>
                <w:sz w:val="20"/>
                <w:szCs w:val="20"/>
              </w:rPr>
            </w:pPr>
            <w:r w:rsidRPr="00A35C5A">
              <w:rPr>
                <w:i/>
                <w:iCs/>
                <w:sz w:val="20"/>
                <w:szCs w:val="20"/>
              </w:rPr>
              <w:t xml:space="preserve">Are you talking about matter or energy? </w:t>
            </w:r>
          </w:p>
          <w:p w14:paraId="17E2AFE7" w14:textId="77777777" w:rsidR="00732B38" w:rsidRPr="00A35C5A" w:rsidRDefault="00732B38" w:rsidP="00EE2EAC">
            <w:pPr>
              <w:spacing w:after="0"/>
              <w:rPr>
                <w:i/>
                <w:iCs/>
                <w:sz w:val="20"/>
                <w:szCs w:val="20"/>
              </w:rPr>
            </w:pPr>
            <w:r w:rsidRPr="00A35C5A">
              <w:rPr>
                <w:i/>
                <w:iCs/>
                <w:sz w:val="20"/>
                <w:szCs w:val="20"/>
              </w:rPr>
              <w:t xml:space="preserve">Remember: atoms can’t be created. So that matter must have come from somewhere. Where did it come from? </w:t>
            </w:r>
          </w:p>
          <w:p w14:paraId="6E82FFF7" w14:textId="77777777" w:rsidR="00732B38" w:rsidRPr="00A35C5A" w:rsidRDefault="00732B38" w:rsidP="00EE2EAC">
            <w:pPr>
              <w:spacing w:after="0"/>
              <w:rPr>
                <w:i/>
                <w:sz w:val="20"/>
                <w:szCs w:val="20"/>
              </w:rPr>
            </w:pPr>
            <w:r w:rsidRPr="00A35C5A">
              <w:rPr>
                <w:i/>
                <w:iCs/>
                <w:sz w:val="20"/>
                <w:szCs w:val="20"/>
              </w:rPr>
              <w:t xml:space="preserve">Let’s look at the molecule poster again… is carbon an atom or a molecule? </w:t>
            </w:r>
          </w:p>
        </w:tc>
        <w:tc>
          <w:tcPr>
            <w:tcW w:w="2340" w:type="dxa"/>
          </w:tcPr>
          <w:p w14:paraId="32A298C6" w14:textId="77777777" w:rsidR="00732B38" w:rsidRPr="00A35C5A" w:rsidRDefault="00732B38" w:rsidP="00EE2EAC">
            <w:pPr>
              <w:spacing w:after="0"/>
              <w:rPr>
                <w:sz w:val="20"/>
                <w:szCs w:val="20"/>
              </w:rPr>
            </w:pPr>
            <w:r w:rsidRPr="00A35C5A">
              <w:rPr>
                <w:sz w:val="20"/>
                <w:szCs w:val="20"/>
              </w:rPr>
              <w:t>Molecule Poster</w:t>
            </w:r>
          </w:p>
          <w:p w14:paraId="22CBA917" w14:textId="77777777" w:rsidR="00732B38" w:rsidRPr="00A35C5A" w:rsidRDefault="00732B38" w:rsidP="00EE2EAC">
            <w:pPr>
              <w:spacing w:after="0"/>
              <w:rPr>
                <w:sz w:val="20"/>
                <w:szCs w:val="20"/>
              </w:rPr>
            </w:pPr>
            <w:r w:rsidRPr="00A35C5A">
              <w:rPr>
                <w:sz w:val="20"/>
                <w:szCs w:val="20"/>
              </w:rPr>
              <w:t xml:space="preserve">Three Questions Poster </w:t>
            </w:r>
          </w:p>
          <w:p w14:paraId="7A22A3EE" w14:textId="77777777" w:rsidR="00732B38" w:rsidRPr="00A35C5A" w:rsidRDefault="00732B38" w:rsidP="00EE2EAC">
            <w:pPr>
              <w:spacing w:after="0"/>
              <w:rPr>
                <w:sz w:val="20"/>
                <w:szCs w:val="20"/>
              </w:rPr>
            </w:pPr>
          </w:p>
        </w:tc>
      </w:tr>
      <w:tr w:rsidR="00732B38" w:rsidRPr="00A35C5A" w14:paraId="5A4033FF" w14:textId="77777777" w:rsidTr="00EE2EAC">
        <w:tc>
          <w:tcPr>
            <w:tcW w:w="2700" w:type="dxa"/>
          </w:tcPr>
          <w:p w14:paraId="4782608F" w14:textId="77777777" w:rsidR="00732B38" w:rsidRPr="00A35C5A" w:rsidRDefault="00732B38" w:rsidP="00EE2EAC">
            <w:pPr>
              <w:spacing w:after="0"/>
              <w:rPr>
                <w:sz w:val="20"/>
                <w:szCs w:val="20"/>
              </w:rPr>
            </w:pPr>
            <w:r w:rsidRPr="00A35C5A">
              <w:rPr>
                <w:sz w:val="20"/>
                <w:szCs w:val="20"/>
              </w:rPr>
              <w:t xml:space="preserve">Focus on making sure that explanations include multiple </w:t>
            </w:r>
            <w:r w:rsidRPr="00A35C5A">
              <w:rPr>
                <w:b/>
                <w:sz w:val="20"/>
                <w:szCs w:val="20"/>
              </w:rPr>
              <w:t>scales</w:t>
            </w:r>
            <w:r w:rsidRPr="00A35C5A">
              <w:rPr>
                <w:sz w:val="20"/>
                <w:szCs w:val="20"/>
              </w:rPr>
              <w:t xml:space="preserve">. </w:t>
            </w:r>
          </w:p>
        </w:tc>
        <w:tc>
          <w:tcPr>
            <w:tcW w:w="4320" w:type="dxa"/>
          </w:tcPr>
          <w:p w14:paraId="6FBF2D8E" w14:textId="77777777" w:rsidR="00732B38" w:rsidRPr="00A35C5A" w:rsidRDefault="00732B38" w:rsidP="00EE2EAC">
            <w:pPr>
              <w:spacing w:after="0"/>
              <w:rPr>
                <w:i/>
                <w:sz w:val="20"/>
                <w:szCs w:val="20"/>
              </w:rPr>
            </w:pPr>
            <w:r w:rsidRPr="00A35C5A">
              <w:rPr>
                <w:i/>
                <w:sz w:val="20"/>
                <w:szCs w:val="20"/>
              </w:rPr>
              <w:t xml:space="preserve">The investigation gave us evidence for what was happening to matter and energy at a macroscopic sale. But what is happening at an atomic-molecular scale? </w:t>
            </w:r>
          </w:p>
          <w:p w14:paraId="14439819" w14:textId="77777777" w:rsidR="00732B38" w:rsidRPr="00A35C5A" w:rsidRDefault="00732B38" w:rsidP="00EE2EAC">
            <w:pPr>
              <w:spacing w:after="0"/>
              <w:rPr>
                <w:i/>
                <w:sz w:val="20"/>
                <w:szCs w:val="20"/>
              </w:rPr>
            </w:pPr>
            <w:r w:rsidRPr="00A35C5A">
              <w:rPr>
                <w:i/>
                <w:sz w:val="20"/>
                <w:szCs w:val="20"/>
              </w:rPr>
              <w:t xml:space="preserve">What is happening to molecules and atoms? </w:t>
            </w:r>
          </w:p>
          <w:p w14:paraId="002EC623" w14:textId="77777777" w:rsidR="00732B38" w:rsidRPr="00A35C5A" w:rsidRDefault="00732B38" w:rsidP="00EE2EAC">
            <w:pPr>
              <w:spacing w:after="0"/>
              <w:rPr>
                <w:i/>
                <w:sz w:val="20"/>
                <w:szCs w:val="20"/>
              </w:rPr>
            </w:pPr>
            <w:r w:rsidRPr="00A35C5A">
              <w:rPr>
                <w:i/>
                <w:sz w:val="20"/>
                <w:szCs w:val="20"/>
              </w:rPr>
              <w:t xml:space="preserve">How does energy interact with atoms and molecules during chemical change? </w:t>
            </w:r>
          </w:p>
          <w:p w14:paraId="1D73D208" w14:textId="77777777" w:rsidR="00732B38" w:rsidRPr="00A35C5A" w:rsidRDefault="00732B38" w:rsidP="00EE2EAC">
            <w:pPr>
              <w:spacing w:after="0"/>
              <w:rPr>
                <w:i/>
                <w:sz w:val="20"/>
                <w:szCs w:val="20"/>
              </w:rPr>
            </w:pPr>
            <w:r w:rsidRPr="00A35C5A">
              <w:rPr>
                <w:i/>
                <w:sz w:val="20"/>
                <w:szCs w:val="20"/>
              </w:rPr>
              <w:t>Why doesn’t the macroscopic investigation tell us the whole story?</w:t>
            </w:r>
          </w:p>
          <w:p w14:paraId="7F4D41EA" w14:textId="77777777" w:rsidR="00732B38" w:rsidRPr="00A35C5A" w:rsidRDefault="00732B38" w:rsidP="00EE2EAC">
            <w:pPr>
              <w:spacing w:after="0"/>
              <w:rPr>
                <w:i/>
                <w:sz w:val="20"/>
                <w:szCs w:val="20"/>
              </w:rPr>
            </w:pPr>
            <w:r w:rsidRPr="00A35C5A">
              <w:rPr>
                <w:i/>
                <w:iCs/>
                <w:sz w:val="20"/>
                <w:szCs w:val="20"/>
              </w:rPr>
              <w:t>Let’s revisit our scale poster… what is happening to matter at the molecular scale?</w:t>
            </w:r>
          </w:p>
        </w:tc>
        <w:tc>
          <w:tcPr>
            <w:tcW w:w="2340" w:type="dxa"/>
          </w:tcPr>
          <w:p w14:paraId="51E6A166" w14:textId="77777777" w:rsidR="00732B38" w:rsidRPr="00A35C5A" w:rsidRDefault="00732B38" w:rsidP="00EE2EAC">
            <w:pPr>
              <w:spacing w:after="0"/>
              <w:rPr>
                <w:sz w:val="20"/>
                <w:szCs w:val="20"/>
              </w:rPr>
            </w:pPr>
            <w:r w:rsidRPr="00A35C5A">
              <w:rPr>
                <w:sz w:val="20"/>
                <w:szCs w:val="20"/>
              </w:rPr>
              <w:t>Molecular Models</w:t>
            </w:r>
          </w:p>
          <w:p w14:paraId="17CA9568" w14:textId="77777777" w:rsidR="00732B38" w:rsidRPr="00A35C5A" w:rsidRDefault="00732B38" w:rsidP="00EE2EAC">
            <w:pPr>
              <w:spacing w:after="0"/>
              <w:rPr>
                <w:sz w:val="20"/>
                <w:szCs w:val="20"/>
              </w:rPr>
            </w:pPr>
            <w:r w:rsidRPr="00A35C5A">
              <w:rPr>
                <w:sz w:val="20"/>
                <w:szCs w:val="20"/>
              </w:rPr>
              <w:t>Molecular Modeling Worksheets</w:t>
            </w:r>
          </w:p>
          <w:p w14:paraId="51D277F8" w14:textId="77777777" w:rsidR="00732B38" w:rsidRPr="00A35C5A" w:rsidRDefault="00732B38" w:rsidP="00EE2EAC">
            <w:pPr>
              <w:spacing w:after="0"/>
              <w:rPr>
                <w:b/>
                <w:sz w:val="20"/>
                <w:szCs w:val="20"/>
              </w:rPr>
            </w:pPr>
            <w:r w:rsidRPr="00A35C5A">
              <w:rPr>
                <w:b/>
                <w:sz w:val="20"/>
                <w:szCs w:val="20"/>
              </w:rPr>
              <w:t>Explanations Tool</w:t>
            </w:r>
          </w:p>
          <w:p w14:paraId="12513FFC" w14:textId="77777777" w:rsidR="00732B38" w:rsidRPr="00A35C5A" w:rsidRDefault="00732B38" w:rsidP="00EE2EAC">
            <w:pPr>
              <w:spacing w:after="0"/>
              <w:rPr>
                <w:sz w:val="20"/>
                <w:szCs w:val="20"/>
              </w:rPr>
            </w:pPr>
            <w:r w:rsidRPr="00A35C5A">
              <w:rPr>
                <w:sz w:val="20"/>
                <w:szCs w:val="20"/>
              </w:rPr>
              <w:t>PPT Animation of chemical change</w:t>
            </w:r>
          </w:p>
          <w:p w14:paraId="521066AF" w14:textId="77777777" w:rsidR="00732B38" w:rsidRPr="00A35C5A" w:rsidRDefault="00732B38" w:rsidP="00EE2EAC">
            <w:pPr>
              <w:spacing w:after="0"/>
              <w:rPr>
                <w:sz w:val="20"/>
                <w:szCs w:val="20"/>
              </w:rPr>
            </w:pPr>
            <w:r w:rsidRPr="00A35C5A">
              <w:rPr>
                <w:sz w:val="20"/>
                <w:szCs w:val="20"/>
              </w:rPr>
              <w:t>Powers of Ten Poster</w:t>
            </w:r>
          </w:p>
        </w:tc>
      </w:tr>
      <w:tr w:rsidR="00732B38" w:rsidRPr="00A35C5A" w14:paraId="7852FD66" w14:textId="77777777" w:rsidTr="00EE2EAC">
        <w:tc>
          <w:tcPr>
            <w:tcW w:w="2700" w:type="dxa"/>
          </w:tcPr>
          <w:p w14:paraId="6C17911B" w14:textId="77777777" w:rsidR="00732B38" w:rsidRPr="00A35C5A" w:rsidRDefault="00732B38" w:rsidP="00EE2EAC">
            <w:pPr>
              <w:spacing w:after="0"/>
              <w:rPr>
                <w:sz w:val="20"/>
                <w:szCs w:val="20"/>
              </w:rPr>
            </w:pPr>
            <w:r w:rsidRPr="00A35C5A">
              <w:rPr>
                <w:sz w:val="20"/>
                <w:szCs w:val="20"/>
              </w:rPr>
              <w:t>Encourage students to recall the investigation.</w:t>
            </w:r>
          </w:p>
        </w:tc>
        <w:tc>
          <w:tcPr>
            <w:tcW w:w="4320" w:type="dxa"/>
          </w:tcPr>
          <w:p w14:paraId="5F269FFC" w14:textId="77777777" w:rsidR="00732B38" w:rsidRPr="00A35C5A" w:rsidRDefault="00732B38" w:rsidP="00EE2EAC">
            <w:pPr>
              <w:spacing w:after="0"/>
              <w:rPr>
                <w:i/>
                <w:sz w:val="20"/>
                <w:szCs w:val="20"/>
              </w:rPr>
            </w:pPr>
            <w:r w:rsidRPr="00A35C5A">
              <w:rPr>
                <w:i/>
                <w:sz w:val="20"/>
                <w:szCs w:val="20"/>
              </w:rPr>
              <w:t xml:space="preserve">When did this chemical change happen during our investigation? </w:t>
            </w:r>
          </w:p>
          <w:p w14:paraId="67D46508" w14:textId="77777777" w:rsidR="00732B38" w:rsidRPr="00A35C5A" w:rsidRDefault="00732B38" w:rsidP="00EE2EAC">
            <w:pPr>
              <w:spacing w:after="0"/>
              <w:rPr>
                <w:i/>
                <w:sz w:val="20"/>
                <w:szCs w:val="20"/>
              </w:rPr>
            </w:pPr>
            <w:r w:rsidRPr="00A35C5A">
              <w:rPr>
                <w:i/>
                <w:sz w:val="20"/>
                <w:szCs w:val="20"/>
              </w:rPr>
              <w:t xml:space="preserve">How do we know that? What is our evidence? </w:t>
            </w:r>
          </w:p>
          <w:p w14:paraId="5A34BF9E" w14:textId="77777777" w:rsidR="00732B38" w:rsidRPr="00A35C5A" w:rsidRDefault="00732B38" w:rsidP="00EE2EAC">
            <w:pPr>
              <w:spacing w:after="0"/>
              <w:rPr>
                <w:i/>
                <w:sz w:val="20"/>
                <w:szCs w:val="20"/>
              </w:rPr>
            </w:pPr>
            <w:r w:rsidRPr="00A35C5A">
              <w:rPr>
                <w:i/>
                <w:sz w:val="20"/>
                <w:szCs w:val="20"/>
              </w:rPr>
              <w:t xml:space="preserve">What were the macroscopic indicators that this chemical change took place? </w:t>
            </w:r>
          </w:p>
        </w:tc>
        <w:tc>
          <w:tcPr>
            <w:tcW w:w="2340" w:type="dxa"/>
          </w:tcPr>
          <w:p w14:paraId="34A7F6D4" w14:textId="77777777" w:rsidR="00732B38" w:rsidRPr="00A35C5A" w:rsidRDefault="00732B38" w:rsidP="00EE2EAC">
            <w:pPr>
              <w:spacing w:after="0"/>
              <w:rPr>
                <w:b/>
                <w:sz w:val="20"/>
                <w:szCs w:val="20"/>
              </w:rPr>
            </w:pPr>
            <w:r w:rsidRPr="00A35C5A">
              <w:rPr>
                <w:b/>
                <w:sz w:val="20"/>
                <w:szCs w:val="20"/>
              </w:rPr>
              <w:t>Evidence-Based Arguments Tool</w:t>
            </w:r>
          </w:p>
          <w:p w14:paraId="2AB4E21B" w14:textId="77777777" w:rsidR="00732B38" w:rsidRPr="00A35C5A" w:rsidRDefault="00732B38" w:rsidP="00EE2EAC">
            <w:pPr>
              <w:spacing w:after="0"/>
              <w:rPr>
                <w:sz w:val="20"/>
                <w:szCs w:val="20"/>
              </w:rPr>
            </w:pPr>
            <w:r w:rsidRPr="00A35C5A">
              <w:rPr>
                <w:sz w:val="20"/>
                <w:szCs w:val="20"/>
              </w:rPr>
              <w:t>Investigation Video</w:t>
            </w:r>
          </w:p>
        </w:tc>
      </w:tr>
      <w:tr w:rsidR="00732B38" w:rsidRPr="00A35C5A" w14:paraId="314FC28B" w14:textId="77777777" w:rsidTr="00EE2EAC">
        <w:tc>
          <w:tcPr>
            <w:tcW w:w="2700" w:type="dxa"/>
          </w:tcPr>
          <w:p w14:paraId="22D018DC" w14:textId="77777777" w:rsidR="00732B38" w:rsidRPr="00A35C5A" w:rsidRDefault="00732B38" w:rsidP="00EE2EAC">
            <w:pPr>
              <w:spacing w:after="0"/>
              <w:rPr>
                <w:sz w:val="20"/>
                <w:szCs w:val="20"/>
              </w:rPr>
            </w:pPr>
            <w:r w:rsidRPr="00A35C5A">
              <w:rPr>
                <w:sz w:val="20"/>
                <w:szCs w:val="20"/>
              </w:rPr>
              <w:t xml:space="preserve">Elicit a range of student explanations. Press for details. Encourage </w:t>
            </w:r>
            <w:r w:rsidRPr="00A35C5A">
              <w:rPr>
                <w:sz w:val="20"/>
                <w:szCs w:val="20"/>
              </w:rPr>
              <w:lastRenderedPageBreak/>
              <w:t>students to examine, compare, and contrast their explanations with others’.</w:t>
            </w:r>
          </w:p>
        </w:tc>
        <w:tc>
          <w:tcPr>
            <w:tcW w:w="4320" w:type="dxa"/>
          </w:tcPr>
          <w:p w14:paraId="24566B7E" w14:textId="77777777" w:rsidR="00732B38" w:rsidRPr="00A35C5A" w:rsidRDefault="00732B38" w:rsidP="00EE2EAC">
            <w:pPr>
              <w:spacing w:after="0"/>
              <w:rPr>
                <w:i/>
                <w:sz w:val="20"/>
                <w:szCs w:val="20"/>
              </w:rPr>
            </w:pPr>
            <w:r w:rsidRPr="00A35C5A">
              <w:rPr>
                <w:i/>
                <w:sz w:val="20"/>
                <w:szCs w:val="20"/>
              </w:rPr>
              <w:lastRenderedPageBreak/>
              <w:t xml:space="preserve">Who can add to that explanation? </w:t>
            </w:r>
          </w:p>
          <w:p w14:paraId="226683C3" w14:textId="77777777" w:rsidR="00732B38" w:rsidRPr="00A35C5A" w:rsidRDefault="00732B38" w:rsidP="00EE2EAC">
            <w:pPr>
              <w:spacing w:after="0"/>
              <w:rPr>
                <w:i/>
                <w:sz w:val="20"/>
                <w:szCs w:val="20"/>
              </w:rPr>
            </w:pPr>
            <w:r w:rsidRPr="00A35C5A">
              <w:rPr>
                <w:i/>
                <w:sz w:val="20"/>
                <w:szCs w:val="20"/>
              </w:rPr>
              <w:t>What do you mean by _____? Say more.</w:t>
            </w:r>
          </w:p>
          <w:p w14:paraId="51D99227" w14:textId="77777777" w:rsidR="00732B38" w:rsidRPr="00A35C5A" w:rsidRDefault="00732B38" w:rsidP="00EE2EAC">
            <w:pPr>
              <w:spacing w:after="0"/>
              <w:rPr>
                <w:i/>
                <w:sz w:val="20"/>
                <w:szCs w:val="20"/>
              </w:rPr>
            </w:pPr>
            <w:r w:rsidRPr="00A35C5A">
              <w:rPr>
                <w:i/>
                <w:sz w:val="20"/>
                <w:szCs w:val="20"/>
              </w:rPr>
              <w:t>So</w:t>
            </w:r>
            <w:r>
              <w:rPr>
                <w:i/>
                <w:sz w:val="20"/>
                <w:szCs w:val="20"/>
              </w:rPr>
              <w:t>,</w:t>
            </w:r>
            <w:r w:rsidRPr="00A35C5A">
              <w:rPr>
                <w:i/>
                <w:sz w:val="20"/>
                <w:szCs w:val="20"/>
              </w:rPr>
              <w:t xml:space="preserve"> I think you said _____. Is that right?</w:t>
            </w:r>
          </w:p>
          <w:p w14:paraId="22C8B27E" w14:textId="77777777" w:rsidR="00732B38" w:rsidRPr="00A35C5A" w:rsidRDefault="00732B38" w:rsidP="00EE2EAC">
            <w:pPr>
              <w:spacing w:after="0"/>
              <w:rPr>
                <w:i/>
                <w:sz w:val="20"/>
                <w:szCs w:val="20"/>
              </w:rPr>
            </w:pPr>
            <w:r w:rsidRPr="00A35C5A">
              <w:rPr>
                <w:i/>
                <w:sz w:val="20"/>
                <w:szCs w:val="20"/>
              </w:rPr>
              <w:lastRenderedPageBreak/>
              <w:t xml:space="preserve">Who has a different explanation? </w:t>
            </w:r>
          </w:p>
          <w:p w14:paraId="08745AD4" w14:textId="77777777" w:rsidR="00732B38" w:rsidRPr="00A35C5A" w:rsidRDefault="00732B38" w:rsidP="00EE2EAC">
            <w:pPr>
              <w:spacing w:after="0"/>
              <w:rPr>
                <w:i/>
                <w:sz w:val="20"/>
                <w:szCs w:val="20"/>
              </w:rPr>
            </w:pPr>
            <w:r w:rsidRPr="00A35C5A">
              <w:rPr>
                <w:i/>
                <w:sz w:val="20"/>
                <w:szCs w:val="20"/>
              </w:rPr>
              <w:t xml:space="preserve">How are those explanations similar/different? </w:t>
            </w:r>
          </w:p>
          <w:p w14:paraId="72CD1C54" w14:textId="77777777" w:rsidR="00732B38" w:rsidRPr="00A35C5A" w:rsidRDefault="00732B38" w:rsidP="00EE2EAC">
            <w:pPr>
              <w:spacing w:after="0"/>
              <w:rPr>
                <w:i/>
                <w:sz w:val="20"/>
                <w:szCs w:val="20"/>
              </w:rPr>
            </w:pPr>
            <w:r w:rsidRPr="00A35C5A">
              <w:rPr>
                <w:i/>
                <w:sz w:val="20"/>
                <w:szCs w:val="20"/>
              </w:rPr>
              <w:t xml:space="preserve">Who can rephrase ________’s explanation? </w:t>
            </w:r>
          </w:p>
        </w:tc>
        <w:tc>
          <w:tcPr>
            <w:tcW w:w="2340" w:type="dxa"/>
          </w:tcPr>
          <w:p w14:paraId="41C4ADE3" w14:textId="77777777" w:rsidR="00732B38" w:rsidRPr="00A35C5A" w:rsidRDefault="00732B38" w:rsidP="00EE2EAC">
            <w:pPr>
              <w:spacing w:after="0"/>
              <w:rPr>
                <w:b/>
                <w:sz w:val="20"/>
                <w:szCs w:val="20"/>
              </w:rPr>
            </w:pPr>
            <w:r w:rsidRPr="00A35C5A">
              <w:rPr>
                <w:b/>
                <w:sz w:val="20"/>
                <w:szCs w:val="20"/>
              </w:rPr>
              <w:lastRenderedPageBreak/>
              <w:t>Explanations Tool</w:t>
            </w:r>
          </w:p>
        </w:tc>
      </w:tr>
    </w:tbl>
    <w:p w14:paraId="32915D70" w14:textId="1392B649" w:rsidR="00BA22E4" w:rsidRPr="00D438F2" w:rsidRDefault="00BA22E4" w:rsidP="00EC7FB3">
      <w:pPr>
        <w:rPr>
          <w:color w:val="FF0000"/>
        </w:rPr>
        <w:sectPr w:rsidR="00BA22E4" w:rsidRPr="00D438F2" w:rsidSect="00FB3A56">
          <w:footerReference w:type="even" r:id="rId11"/>
          <w:footerReference w:type="default" r:id="rId12"/>
          <w:footerReference w:type="first" r:id="rId13"/>
          <w:pgSz w:w="12240" w:h="15840"/>
          <w:pgMar w:top="1440" w:right="1440" w:bottom="1440" w:left="1440" w:header="720" w:footer="432" w:gutter="0"/>
          <w:cols w:space="720"/>
          <w:titlePg/>
          <w:docGrid w:linePitch="360"/>
        </w:sectPr>
      </w:pPr>
    </w:p>
    <w:bookmarkEnd w:id="1"/>
    <w:p w14:paraId="25B1BF39" w14:textId="7E67CAAF" w:rsidR="00732B38" w:rsidRPr="00732B38" w:rsidRDefault="00732B38" w:rsidP="00E95AFF">
      <w:pPr>
        <w:pStyle w:val="Heading1"/>
        <w:rPr>
          <w:color w:val="000000" w:themeColor="text1"/>
        </w:rPr>
      </w:pPr>
      <w:r w:rsidRPr="00732B38">
        <w:rPr>
          <w:color w:val="000000" w:themeColor="text1"/>
        </w:rPr>
        <w:lastRenderedPageBreak/>
        <w:t>Activity 5.1: Tracing the Processes of Fungi Growing: Digestion and Biosynthesis (40 min)</w:t>
      </w:r>
    </w:p>
    <w:p w14:paraId="6D3AF21D" w14:textId="77777777" w:rsidR="00732B38" w:rsidRDefault="00732B38" w:rsidP="00732B38">
      <w:pPr>
        <w:pStyle w:val="Heading2"/>
      </w:pPr>
      <w:r>
        <w:rPr>
          <w:color w:val="FF0000"/>
        </w:rPr>
        <w:t>Tab 1:</w:t>
      </w:r>
      <w:r>
        <w:t xml:space="preserve"> Overview and Preparation</w:t>
      </w:r>
    </w:p>
    <w:p w14:paraId="09673554" w14:textId="77777777" w:rsidR="00732B38" w:rsidRPr="002B5F20" w:rsidRDefault="00732B38" w:rsidP="00732B38">
      <w:pPr>
        <w:pStyle w:val="Heading3"/>
      </w:pPr>
      <w:r>
        <w:t>Target Student Performance</w:t>
      </w:r>
    </w:p>
    <w:p w14:paraId="5FAE1C8E" w14:textId="16E89357" w:rsidR="00E95AFF" w:rsidRPr="00E95AFF" w:rsidRDefault="00E95AFF" w:rsidP="00732B38">
      <w:pPr>
        <w:pStyle w:val="Heading3"/>
        <w:tabs>
          <w:tab w:val="left" w:pos="3664"/>
        </w:tabs>
        <w:rPr>
          <w:b w:val="0"/>
          <w:bCs w:val="0"/>
          <w:sz w:val="22"/>
          <w:szCs w:val="22"/>
        </w:rPr>
      </w:pPr>
      <w:r w:rsidRPr="00E95AFF">
        <w:rPr>
          <w:b w:val="0"/>
          <w:bCs w:val="0"/>
          <w:sz w:val="22"/>
          <w:szCs w:val="22"/>
        </w:rPr>
        <w:t>Students “zoom in” to the structure and function of a mushroom’s organ systems and cells, tracing atoms and energy.</w:t>
      </w:r>
    </w:p>
    <w:p w14:paraId="62B0B222" w14:textId="6ED7964E" w:rsidR="00732B38" w:rsidRPr="00DB72EE" w:rsidRDefault="00732B38" w:rsidP="00732B38">
      <w:pPr>
        <w:pStyle w:val="Heading3"/>
        <w:tabs>
          <w:tab w:val="left" w:pos="3664"/>
        </w:tabs>
      </w:pPr>
      <w:r w:rsidRPr="00DB72EE">
        <w:t>Materials You Provide</w:t>
      </w:r>
      <w:r>
        <w:tab/>
      </w:r>
    </w:p>
    <w:p w14:paraId="2FAEA568" w14:textId="77777777" w:rsidR="00732B38" w:rsidRDefault="00732B38" w:rsidP="002C136D">
      <w:pPr>
        <w:pStyle w:val="ListParagraph"/>
        <w:numPr>
          <w:ilvl w:val="0"/>
          <w:numId w:val="9"/>
        </w:numPr>
      </w:pPr>
      <w:r>
        <w:t>pennies (10</w:t>
      </w:r>
      <w:r w:rsidRPr="00955D20">
        <w:t xml:space="preserve"> per pair of students)</w:t>
      </w:r>
    </w:p>
    <w:p w14:paraId="5A0C6590" w14:textId="6CCE0E78" w:rsidR="00732B38" w:rsidRDefault="00732B38" w:rsidP="002C136D">
      <w:pPr>
        <w:pStyle w:val="ListParagraph"/>
        <w:numPr>
          <w:ilvl w:val="0"/>
          <w:numId w:val="9"/>
        </w:numPr>
      </w:pPr>
      <w:r>
        <w:t>nickels (</w:t>
      </w:r>
      <w:r w:rsidR="00596A3A">
        <w:t>2</w:t>
      </w:r>
      <w:r>
        <w:t xml:space="preserve"> per pair of students)</w:t>
      </w:r>
    </w:p>
    <w:p w14:paraId="28A13CE6" w14:textId="77777777" w:rsidR="00732B38" w:rsidRDefault="00732B38" w:rsidP="002C136D">
      <w:pPr>
        <w:pStyle w:val="ListParagraph"/>
        <w:numPr>
          <w:ilvl w:val="0"/>
          <w:numId w:val="9"/>
        </w:numPr>
      </w:pPr>
      <w:r w:rsidRPr="00CC0C38">
        <w:t xml:space="preserve">video </w:t>
      </w:r>
      <w:r w:rsidRPr="008803BB">
        <w:t xml:space="preserve">of a </w:t>
      </w:r>
      <w:r>
        <w:t>fungi</w:t>
      </w:r>
      <w:r w:rsidRPr="008803BB">
        <w:t xml:space="preserve"> growing, such as here: </w:t>
      </w:r>
      <w:hyperlink r:id="rId14" w:tooltip="퓽䀜" w:history="1">
        <w:r w:rsidRPr="00BA0FF4">
          <w:rPr>
            <w:rStyle w:val="Hyperlink"/>
          </w:rPr>
          <w:t>http://www.plantpath.cornell.edu/PhotoLab/TimeLapse2/Amanita1_credits4_FC.html</w:t>
        </w:r>
      </w:hyperlink>
    </w:p>
    <w:p w14:paraId="4CAA197F" w14:textId="77777777" w:rsidR="00732B38" w:rsidRPr="00CC0C38" w:rsidRDefault="00732B38" w:rsidP="00732B38">
      <w:pPr>
        <w:pStyle w:val="Heading3"/>
        <w:tabs>
          <w:tab w:val="left" w:pos="3664"/>
        </w:tabs>
      </w:pPr>
      <w:r w:rsidRPr="00CC0C38">
        <w:t>Resources Provided</w:t>
      </w:r>
    </w:p>
    <w:p w14:paraId="34A10417" w14:textId="77777777" w:rsidR="00732B38" w:rsidRDefault="00732B38" w:rsidP="002C136D">
      <w:pPr>
        <w:pStyle w:val="ListParagraph"/>
        <w:numPr>
          <w:ilvl w:val="0"/>
          <w:numId w:val="8"/>
        </w:numPr>
        <w:rPr>
          <w:color w:val="0000FF"/>
        </w:rPr>
      </w:pPr>
      <w:r w:rsidRPr="0046781A">
        <w:rPr>
          <w:color w:val="0000FF"/>
        </w:rPr>
        <w:t>5.1</w:t>
      </w:r>
      <w:r>
        <w:rPr>
          <w:color w:val="0000FF"/>
        </w:rPr>
        <w:t xml:space="preserve"> Tracing the Processes of Fungi Growing</w:t>
      </w:r>
      <w:r w:rsidRPr="0046781A">
        <w:rPr>
          <w:color w:val="0000FF"/>
        </w:rPr>
        <w:t>: Digestion and Biosynthesis PPT</w:t>
      </w:r>
    </w:p>
    <w:p w14:paraId="2026AFDD" w14:textId="2BB8FFD9" w:rsidR="00732B38" w:rsidRPr="008C7FED" w:rsidRDefault="00732B38" w:rsidP="002C136D">
      <w:pPr>
        <w:pStyle w:val="ListParagraph"/>
        <w:numPr>
          <w:ilvl w:val="0"/>
          <w:numId w:val="8"/>
        </w:numPr>
        <w:rPr>
          <w:color w:val="0000FF"/>
        </w:rPr>
      </w:pPr>
      <w:r>
        <w:rPr>
          <w:color w:val="0000FF"/>
        </w:rPr>
        <w:t xml:space="preserve">5.1 Tracing Atoms and Energy in </w:t>
      </w:r>
      <w:r w:rsidR="008A6082">
        <w:rPr>
          <w:color w:val="0000FF"/>
        </w:rPr>
        <w:t>Fungi</w:t>
      </w:r>
      <w:r>
        <w:rPr>
          <w:color w:val="0000FF"/>
        </w:rPr>
        <w:t xml:space="preserve"> Worksheet </w:t>
      </w:r>
      <w:r>
        <w:t>(1 per student)</w:t>
      </w:r>
    </w:p>
    <w:p w14:paraId="07356C08" w14:textId="22AFBD21" w:rsidR="00732B38" w:rsidRPr="005843A9" w:rsidRDefault="00732B38" w:rsidP="002C136D">
      <w:pPr>
        <w:pStyle w:val="ListParagraph"/>
        <w:numPr>
          <w:ilvl w:val="0"/>
          <w:numId w:val="8"/>
        </w:numPr>
        <w:rPr>
          <w:color w:val="7030A0"/>
        </w:rPr>
      </w:pPr>
      <w:r w:rsidRPr="005843A9">
        <w:rPr>
          <w:color w:val="7030A0"/>
        </w:rPr>
        <w:t xml:space="preserve">5.1 Grading the Tracing Atoms and Energy in </w:t>
      </w:r>
      <w:r w:rsidR="008A6082">
        <w:rPr>
          <w:color w:val="7030A0"/>
        </w:rPr>
        <w:t>Fungi</w:t>
      </w:r>
      <w:r w:rsidRPr="005843A9">
        <w:rPr>
          <w:color w:val="7030A0"/>
        </w:rPr>
        <w:t xml:space="preserve"> Worksheet </w:t>
      </w:r>
    </w:p>
    <w:p w14:paraId="277E31F8" w14:textId="77777777" w:rsidR="00732B38" w:rsidRPr="005843A9" w:rsidRDefault="00732B38" w:rsidP="002C136D">
      <w:pPr>
        <w:pStyle w:val="ListParagraph"/>
        <w:numPr>
          <w:ilvl w:val="0"/>
          <w:numId w:val="8"/>
        </w:numPr>
        <w:rPr>
          <w:color w:val="0000FF"/>
        </w:rPr>
      </w:pPr>
      <w:r>
        <w:rPr>
          <w:color w:val="0000FF"/>
        </w:rPr>
        <w:t xml:space="preserve">5.1 Tracing the Process for Fungi Growing: Digestion and Biosynthesis Directions </w:t>
      </w:r>
      <w:r>
        <w:rPr>
          <w:color w:val="000000" w:themeColor="text1"/>
        </w:rPr>
        <w:t>(1 per student or pair of students)</w:t>
      </w:r>
    </w:p>
    <w:p w14:paraId="2F4FC060" w14:textId="77777777" w:rsidR="00732B38" w:rsidRPr="005843A9" w:rsidRDefault="00732B38" w:rsidP="00732B38">
      <w:pPr>
        <w:pStyle w:val="Heading3"/>
        <w:tabs>
          <w:tab w:val="left" w:pos="3664"/>
        </w:tabs>
      </w:pPr>
      <w:r>
        <w:t xml:space="preserve">Recurring </w:t>
      </w:r>
      <w:r w:rsidRPr="00CC0C38">
        <w:t xml:space="preserve">Resources </w:t>
      </w:r>
    </w:p>
    <w:p w14:paraId="2193EF14" w14:textId="77777777" w:rsidR="00732B38" w:rsidRPr="008803BB" w:rsidRDefault="00732B38" w:rsidP="002C136D">
      <w:pPr>
        <w:pStyle w:val="ListParagraph"/>
        <w:numPr>
          <w:ilvl w:val="0"/>
          <w:numId w:val="8"/>
        </w:numPr>
        <w:spacing w:after="0"/>
        <w:jc w:val="both"/>
        <w:rPr>
          <w:color w:val="0000FF"/>
        </w:rPr>
      </w:pPr>
      <w:r w:rsidRPr="008A3B83">
        <w:rPr>
          <w:color w:val="0000F1"/>
        </w:rPr>
        <w:t xml:space="preserve">Decomposers 11 x 17 Poster </w:t>
      </w:r>
      <w:r>
        <w:t>(1 per pair of students)</w:t>
      </w:r>
    </w:p>
    <w:p w14:paraId="4347A1B1" w14:textId="77777777" w:rsidR="00732B38" w:rsidRPr="00F519D3" w:rsidRDefault="00732B38" w:rsidP="002C136D">
      <w:pPr>
        <w:pStyle w:val="ListParagraph"/>
        <w:numPr>
          <w:ilvl w:val="0"/>
          <w:numId w:val="8"/>
        </w:numPr>
        <w:jc w:val="both"/>
        <w:rPr>
          <w:color w:val="0000FF"/>
        </w:rPr>
      </w:pPr>
      <w:r w:rsidRPr="005843A9">
        <w:rPr>
          <w:color w:val="00B050"/>
        </w:rPr>
        <w:t xml:space="preserve">Digestion and Biosynthesis of Carbohydrates 11 x 17 Poster </w:t>
      </w:r>
      <w:r>
        <w:t>(1 per class)</w:t>
      </w:r>
    </w:p>
    <w:p w14:paraId="22141E46" w14:textId="77777777" w:rsidR="00732B38" w:rsidRPr="00955D20" w:rsidRDefault="00732B38" w:rsidP="002C136D">
      <w:pPr>
        <w:pStyle w:val="ListParagraph"/>
        <w:numPr>
          <w:ilvl w:val="0"/>
          <w:numId w:val="8"/>
        </w:numPr>
        <w:jc w:val="both"/>
        <w:rPr>
          <w:color w:val="0000FF"/>
        </w:rPr>
      </w:pPr>
      <w:r w:rsidRPr="005843A9">
        <w:rPr>
          <w:color w:val="00B050"/>
        </w:rPr>
        <w:t xml:space="preserve">Digestion and Biosynthesis of Protein 11 x 17 Poster </w:t>
      </w:r>
      <w:r>
        <w:t>(1 per class)</w:t>
      </w:r>
    </w:p>
    <w:p w14:paraId="78DA23F1" w14:textId="77777777" w:rsidR="00732B38" w:rsidRPr="001C7050" w:rsidRDefault="00732B38" w:rsidP="002C136D">
      <w:pPr>
        <w:pStyle w:val="ListParagraph"/>
        <w:numPr>
          <w:ilvl w:val="0"/>
          <w:numId w:val="8"/>
        </w:numPr>
      </w:pPr>
      <w:r w:rsidRPr="005843A9">
        <w:rPr>
          <w:color w:val="00B050"/>
        </w:rPr>
        <w:t xml:space="preserve">Metabolic Pathways 11 x 17 Poster </w:t>
      </w:r>
      <w:r w:rsidRPr="001C7050">
        <w:t>(</w:t>
      </w:r>
      <w:hyperlink r:id="rId15" w:history="1">
        <w:r w:rsidRPr="008803BB">
          <w:rPr>
            <w:rFonts w:eastAsiaTheme="minorEastAsia"/>
            <w:color w:val="0000FF"/>
            <w:u w:val="single"/>
          </w:rPr>
          <w:t>http://www.sigmaaldrich.com/content/dam/sigma-aldrich/docs/Sigma/General_Information/metabolic_pathways_poster.pdf</w:t>
        </w:r>
      </w:hyperlink>
      <w:r w:rsidRPr="001C7050">
        <w:rPr>
          <w:rFonts w:ascii="Helvetica" w:eastAsiaTheme="minorEastAsia" w:hAnsi="Helvetica" w:cs="Helvetica"/>
        </w:rPr>
        <w:t>)</w:t>
      </w:r>
      <w:r>
        <w:rPr>
          <w:rFonts w:ascii="Helvetica" w:eastAsiaTheme="minorEastAsia" w:hAnsi="Helvetica" w:cs="Helvetica"/>
        </w:rPr>
        <w:t xml:space="preserve"> (1 per class)</w:t>
      </w:r>
    </w:p>
    <w:p w14:paraId="63A1BD73" w14:textId="77777777" w:rsidR="00732B38" w:rsidRPr="00DB72EE" w:rsidRDefault="00732B38" w:rsidP="00732B38">
      <w:pPr>
        <w:pStyle w:val="Heading3"/>
        <w:jc w:val="both"/>
      </w:pPr>
      <w:r w:rsidRPr="00DB72EE">
        <w:t>Setup</w:t>
      </w:r>
    </w:p>
    <w:p w14:paraId="4EEDCA01" w14:textId="67FC5350" w:rsidR="00732B38" w:rsidRPr="00DF23F9" w:rsidRDefault="00732B38" w:rsidP="00732B38">
      <w:pPr>
        <w:rPr>
          <w:color w:val="0000FF"/>
        </w:rPr>
      </w:pPr>
      <w:r>
        <w:t xml:space="preserve">Print a </w:t>
      </w:r>
      <w:r w:rsidRPr="005843A9">
        <w:rPr>
          <w:color w:val="00B050"/>
        </w:rPr>
        <w:t xml:space="preserve">Decomposer 11 x 17 Poster </w:t>
      </w:r>
      <w:r>
        <w:t xml:space="preserve">for each pair of students. Gather enough pennies and nickels to have 10 pennies for each pair of students and </w:t>
      </w:r>
      <w:r w:rsidR="00596A3A">
        <w:t>2</w:t>
      </w:r>
      <w:r>
        <w:t xml:space="preserve"> nickels for each pair of students. Print one copy of </w:t>
      </w:r>
      <w:r w:rsidRPr="00291AAC">
        <w:rPr>
          <w:color w:val="0000FF"/>
        </w:rPr>
        <w:t xml:space="preserve">5.1 Tracing the Process for Fungi Growing: Digestion and Biosynthesis Directions </w:t>
      </w:r>
      <w:r>
        <w:t xml:space="preserve">for each student or pair of students Print one copy of </w:t>
      </w:r>
      <w:r>
        <w:rPr>
          <w:color w:val="0000FF"/>
        </w:rPr>
        <w:t xml:space="preserve">5.1 Tracing Atoms and Energy in </w:t>
      </w:r>
      <w:r w:rsidR="008A6082">
        <w:rPr>
          <w:color w:val="0000FF"/>
        </w:rPr>
        <w:t>Fungi</w:t>
      </w:r>
      <w:r>
        <w:rPr>
          <w:color w:val="0000FF"/>
        </w:rPr>
        <w:t xml:space="preserve"> Worksheet</w:t>
      </w:r>
      <w:r w:rsidRPr="00955D20">
        <w:t xml:space="preserve"> </w:t>
      </w:r>
      <w:r>
        <w:t xml:space="preserve">for each student. </w:t>
      </w:r>
      <w:r w:rsidRPr="00955D20">
        <w:t xml:space="preserve">Prepare a computer and a projector to display the PPT. </w:t>
      </w:r>
      <w:r>
        <w:t xml:space="preserve">Print and hang the </w:t>
      </w:r>
      <w:r w:rsidRPr="00596A3A">
        <w:rPr>
          <w:color w:val="00B050"/>
        </w:rPr>
        <w:t xml:space="preserve">Digestion and Biosynthesis 11 x 17 Posters </w:t>
      </w:r>
      <w:r>
        <w:t xml:space="preserve">and the </w:t>
      </w:r>
      <w:r w:rsidRPr="005843A9">
        <w:rPr>
          <w:color w:val="00B050"/>
        </w:rPr>
        <w:t>Metabolic Pathways 11 x 17 Poster</w:t>
      </w:r>
      <w:r>
        <w:rPr>
          <w:color w:val="0000FF"/>
        </w:rPr>
        <w:t>.</w:t>
      </w:r>
    </w:p>
    <w:p w14:paraId="57AD13E0" w14:textId="77777777" w:rsidR="00732B38" w:rsidRPr="00CD686F" w:rsidRDefault="00732B38" w:rsidP="00732B38">
      <w:pPr>
        <w:pStyle w:val="Heading2"/>
        <w:rPr>
          <w:color w:val="FF0000"/>
        </w:rPr>
      </w:pPr>
      <w:r>
        <w:rPr>
          <w:color w:val="FF0000"/>
        </w:rPr>
        <w:t xml:space="preserve">Tab 2: </w:t>
      </w:r>
      <w:r w:rsidRPr="00D438F2">
        <w:t>Directions</w:t>
      </w:r>
      <w:r>
        <w:t xml:space="preserve"> </w:t>
      </w:r>
      <w:r>
        <w:rPr>
          <w:color w:val="FF0000"/>
        </w:rPr>
        <w:t>(accordion for individual steps in directions)</w:t>
      </w:r>
    </w:p>
    <w:tbl>
      <w:tblPr>
        <w:tblStyle w:val="TableGrid"/>
        <w:tblW w:w="9535" w:type="dxa"/>
        <w:tblLayout w:type="fixed"/>
        <w:tblLook w:val="04A0" w:firstRow="1" w:lastRow="0" w:firstColumn="1" w:lastColumn="0" w:noHBand="0" w:noVBand="1"/>
      </w:tblPr>
      <w:tblGrid>
        <w:gridCol w:w="9535"/>
      </w:tblGrid>
      <w:tr w:rsidR="00732B38" w:rsidRPr="00B103CB" w14:paraId="376D85C5" w14:textId="77777777" w:rsidTr="00EE2EAC">
        <w:trPr>
          <w:trHeight w:val="350"/>
        </w:trPr>
        <w:tc>
          <w:tcPr>
            <w:tcW w:w="9535" w:type="dxa"/>
          </w:tcPr>
          <w:p w14:paraId="4B831933" w14:textId="29B6A84F" w:rsidR="00732B38" w:rsidRDefault="00732B38" w:rsidP="002C136D">
            <w:pPr>
              <w:pStyle w:val="List1"/>
              <w:numPr>
                <w:ilvl w:val="0"/>
                <w:numId w:val="53"/>
              </w:numPr>
              <w:ind w:left="332"/>
              <w:rPr>
                <w:b/>
                <w:i/>
                <w:iCs/>
                <w:color w:val="404040" w:themeColor="text1" w:themeTint="BF"/>
              </w:rPr>
            </w:pPr>
            <w:r w:rsidRPr="001C5DDC">
              <w:rPr>
                <w:b/>
              </w:rPr>
              <w:t>Use the instructional model to show students where they are in the course of the unit.</w:t>
            </w:r>
          </w:p>
          <w:p w14:paraId="070139CF" w14:textId="248D33AD" w:rsidR="00732B38" w:rsidRDefault="00732B38" w:rsidP="00EE2EAC">
            <w:pPr>
              <w:pStyle w:val="List1"/>
              <w:ind w:left="-14" w:firstLine="0"/>
            </w:pPr>
            <w:r>
              <w:t xml:space="preserve">Show </w:t>
            </w:r>
            <w:r w:rsidR="00596A3A">
              <w:t>Slide</w:t>
            </w:r>
            <w:r>
              <w:t xml:space="preserve"> 2</w:t>
            </w:r>
            <w:r w:rsidRPr="00CE0235">
              <w:t xml:space="preserve"> of the </w:t>
            </w:r>
            <w:r w:rsidRPr="004F0FC4">
              <w:rPr>
                <w:color w:val="0000FF"/>
              </w:rPr>
              <w:t xml:space="preserve">5.1 Tracing the Processes of </w:t>
            </w:r>
            <w:r>
              <w:rPr>
                <w:color w:val="0000FF"/>
              </w:rPr>
              <w:t>Fungi</w:t>
            </w:r>
            <w:r w:rsidRPr="004F0FC4">
              <w:rPr>
                <w:color w:val="0000FF"/>
              </w:rPr>
              <w:t xml:space="preserve"> Growing: Digestion and Biosynthesis PPT</w:t>
            </w:r>
            <w:r>
              <w:t>.</w:t>
            </w:r>
          </w:p>
          <w:p w14:paraId="7F6A989C" w14:textId="4E082929" w:rsidR="00596A3A" w:rsidRPr="00596A3A" w:rsidDel="00AF3C24" w:rsidRDefault="00596A3A" w:rsidP="002C136D">
            <w:pPr>
              <w:pStyle w:val="ListParagraph"/>
              <w:numPr>
                <w:ilvl w:val="0"/>
                <w:numId w:val="54"/>
              </w:numPr>
              <w:ind w:left="332"/>
              <w:rPr>
                <w:b/>
              </w:rPr>
            </w:pPr>
            <w:r w:rsidRPr="00EE6E59">
              <w:t xml:space="preserve">Tell students </w:t>
            </w:r>
            <w:r>
              <w:t>that in today’s activity they will think about</w:t>
            </w:r>
            <w:r w:rsidRPr="00596A3A">
              <w:rPr>
                <w:rFonts w:eastAsia="SimSun"/>
                <w:lang w:eastAsia="zh-CN"/>
              </w:rPr>
              <w:t xml:space="preserve"> about how fungi grow through digestion and biosynthesis.</w:t>
            </w:r>
          </w:p>
        </w:tc>
      </w:tr>
      <w:tr w:rsidR="00732B38" w:rsidRPr="00B103CB" w14:paraId="50C226FF" w14:textId="77777777" w:rsidTr="00EE2EAC">
        <w:trPr>
          <w:trHeight w:val="3500"/>
        </w:trPr>
        <w:tc>
          <w:tcPr>
            <w:tcW w:w="9535" w:type="dxa"/>
          </w:tcPr>
          <w:p w14:paraId="7FB19C05" w14:textId="77777777" w:rsidR="00732B38" w:rsidRPr="008C7FED" w:rsidRDefault="00732B38" w:rsidP="002C136D">
            <w:pPr>
              <w:pStyle w:val="ListParagraph"/>
              <w:numPr>
                <w:ilvl w:val="0"/>
                <w:numId w:val="52"/>
              </w:numPr>
              <w:ind w:left="342"/>
              <w:rPr>
                <w:rFonts w:eastAsia="Cambria"/>
                <w:b/>
                <w:i/>
                <w:iCs/>
                <w:color w:val="404040" w:themeColor="text1" w:themeTint="BF"/>
              </w:rPr>
            </w:pPr>
            <w:r>
              <w:rPr>
                <w:rFonts w:eastAsia="Cambria"/>
                <w:b/>
              </w:rPr>
              <w:lastRenderedPageBreak/>
              <w:t xml:space="preserve">Discuss </w:t>
            </w:r>
            <w:r w:rsidRPr="004F50A4">
              <w:rPr>
                <w:rFonts w:eastAsia="Cambria"/>
                <w:b/>
              </w:rPr>
              <w:t>Connecting Questions abou</w:t>
            </w:r>
            <w:r>
              <w:rPr>
                <w:rFonts w:eastAsia="Cambria"/>
                <w:b/>
              </w:rPr>
              <w:t>t Processes at Different Scales for</w:t>
            </w:r>
            <w:r w:rsidRPr="004F50A4">
              <w:rPr>
                <w:rFonts w:eastAsia="Cambria"/>
                <w:b/>
              </w:rPr>
              <w:t xml:space="preserve"> Digestion</w:t>
            </w:r>
          </w:p>
          <w:p w14:paraId="5BBB7AA1" w14:textId="37A6B04D" w:rsidR="00732B38" w:rsidRPr="00DF23F9" w:rsidRDefault="00732B38" w:rsidP="00EE2EAC">
            <w:pPr>
              <w:ind w:left="-14"/>
              <w:rPr>
                <w:rFonts w:eastAsia="Cambria"/>
              </w:rPr>
            </w:pPr>
            <w:r w:rsidRPr="008803BB">
              <w:t xml:space="preserve">Display </w:t>
            </w:r>
            <w:r w:rsidR="00596A3A">
              <w:t>Slide</w:t>
            </w:r>
            <w:r w:rsidRPr="008803BB">
              <w:t xml:space="preserve"> </w:t>
            </w:r>
            <w:r>
              <w:t>3</w:t>
            </w:r>
            <w:r w:rsidRPr="008803BB">
              <w:t xml:space="preserve"> in the PPT</w:t>
            </w:r>
            <w:r w:rsidRPr="0054100C">
              <w:rPr>
                <w:rFonts w:eastAsia="SimSun"/>
                <w:lang w:eastAsia="zh-CN"/>
              </w:rPr>
              <w:t>.</w:t>
            </w:r>
            <w:r w:rsidRPr="0054100C">
              <w:rPr>
                <w:rFonts w:eastAsia="Cambria"/>
              </w:rPr>
              <w:t xml:space="preserve"> Show students the short clip of fungi growing. Follow the link in the PPT, in the materials list, or here (</w:t>
            </w:r>
            <w:hyperlink r:id="rId16" w:tooltip="퓽䀜" w:history="1">
              <w:r w:rsidRPr="00BA0FF4">
                <w:rPr>
                  <w:rStyle w:val="Hyperlink"/>
                </w:rPr>
                <w:t>http://www.plantpath.cornell.edu/PhotoLab/TimeLapse2/Amanita1_credits4_FC.html</w:t>
              </w:r>
            </w:hyperlink>
            <w:r w:rsidRPr="0054100C">
              <w:rPr>
                <w:rFonts w:eastAsia="Cambria"/>
              </w:rPr>
              <w:t xml:space="preserve">). </w:t>
            </w:r>
          </w:p>
          <w:p w14:paraId="425C546B" w14:textId="77777777" w:rsidR="00732B38" w:rsidRPr="00BA0FF4" w:rsidRDefault="00732B38" w:rsidP="002C136D">
            <w:pPr>
              <w:pStyle w:val="ListParagraph"/>
              <w:numPr>
                <w:ilvl w:val="0"/>
                <w:numId w:val="10"/>
              </w:numPr>
              <w:spacing w:after="0"/>
              <w:ind w:left="342"/>
              <w:rPr>
                <w:rFonts w:eastAsia="Cambria"/>
                <w:i/>
                <w:iCs/>
                <w:color w:val="404040" w:themeColor="text1" w:themeTint="BF"/>
              </w:rPr>
            </w:pPr>
            <w:r w:rsidRPr="00BA0FF4">
              <w:rPr>
                <w:rFonts w:eastAsia="Cambria"/>
              </w:rPr>
              <w:t>Introduce students to the macroscopic driving question:</w:t>
            </w:r>
            <w:r w:rsidRPr="002E715C">
              <w:t xml:space="preserve"> </w:t>
            </w:r>
            <w:r w:rsidRPr="00BA0FF4">
              <w:rPr>
                <w:rFonts w:eastAsia="Cambria"/>
                <w:i/>
              </w:rPr>
              <w:t xml:space="preserve">How </w:t>
            </w:r>
            <w:r>
              <w:rPr>
                <w:rFonts w:eastAsia="Cambria"/>
                <w:i/>
              </w:rPr>
              <w:t>d</w:t>
            </w:r>
            <w:r w:rsidRPr="00BA0FF4">
              <w:rPr>
                <w:rFonts w:eastAsia="Cambria"/>
                <w:i/>
              </w:rPr>
              <w:t xml:space="preserve">o </w:t>
            </w:r>
            <w:r>
              <w:rPr>
                <w:rFonts w:eastAsia="Cambria"/>
                <w:i/>
              </w:rPr>
              <w:t>fungi</w:t>
            </w:r>
            <w:r w:rsidRPr="00BA0FF4">
              <w:rPr>
                <w:rFonts w:eastAsia="Cambria"/>
                <w:i/>
              </w:rPr>
              <w:t xml:space="preserve"> get food to all of their cells?</w:t>
            </w:r>
          </w:p>
          <w:p w14:paraId="6B1F7638" w14:textId="77777777" w:rsidR="00732B38" w:rsidRPr="008803BB" w:rsidRDefault="00732B38" w:rsidP="002C136D">
            <w:pPr>
              <w:pStyle w:val="ListParagraph"/>
              <w:numPr>
                <w:ilvl w:val="0"/>
                <w:numId w:val="10"/>
              </w:numPr>
              <w:ind w:left="342"/>
              <w:rPr>
                <w:i/>
                <w:iCs/>
                <w:color w:val="404040" w:themeColor="text1" w:themeTint="BF"/>
              </w:rPr>
            </w:pPr>
            <w:r w:rsidRPr="008803BB">
              <w:rPr>
                <w:rFonts w:eastAsia="Cambria"/>
              </w:rPr>
              <w:t xml:space="preserve">Connect this question at the macroscopic scale to an unanswered question at the </w:t>
            </w:r>
            <w:r>
              <w:rPr>
                <w:rFonts w:eastAsia="SimSun" w:hint="eastAsia"/>
                <w:lang w:eastAsia="zh-CN"/>
              </w:rPr>
              <w:t>m</w:t>
            </w:r>
            <w:r>
              <w:rPr>
                <w:rFonts w:eastAsia="Cambria"/>
              </w:rPr>
              <w:t xml:space="preserve">icroscopic </w:t>
            </w:r>
            <w:r>
              <w:rPr>
                <w:rFonts w:eastAsia="SimSun" w:hint="eastAsia"/>
                <w:lang w:eastAsia="zh-CN"/>
              </w:rPr>
              <w:t>s</w:t>
            </w:r>
            <w:r w:rsidRPr="00000F34">
              <w:rPr>
                <w:rFonts w:eastAsia="Cambria"/>
              </w:rPr>
              <w:t>cale</w:t>
            </w:r>
            <w:r>
              <w:rPr>
                <w:rFonts w:eastAsia="SimSun" w:hint="eastAsia"/>
                <w:lang w:eastAsia="zh-CN"/>
              </w:rPr>
              <w:t xml:space="preserve">: </w:t>
            </w:r>
            <w:r w:rsidRPr="004F50A4">
              <w:rPr>
                <w:rFonts w:eastAsiaTheme="minorEastAsia"/>
                <w:i/>
              </w:rPr>
              <w:t xml:space="preserve">How do food molecules get into </w:t>
            </w:r>
            <w:r>
              <w:rPr>
                <w:rFonts w:eastAsiaTheme="minorEastAsia"/>
                <w:i/>
              </w:rPr>
              <w:t>the</w:t>
            </w:r>
            <w:r w:rsidRPr="004F50A4">
              <w:rPr>
                <w:rFonts w:eastAsiaTheme="minorEastAsia"/>
                <w:i/>
              </w:rPr>
              <w:t xml:space="preserve"> </w:t>
            </w:r>
            <w:r>
              <w:rPr>
                <w:rFonts w:eastAsiaTheme="minorEastAsia"/>
                <w:i/>
              </w:rPr>
              <w:t>fungi’s</w:t>
            </w:r>
            <w:r w:rsidRPr="004F50A4">
              <w:rPr>
                <w:rFonts w:eastAsiaTheme="minorEastAsia"/>
                <w:i/>
              </w:rPr>
              <w:t xml:space="preserve"> </w:t>
            </w:r>
            <w:r>
              <w:rPr>
                <w:rFonts w:eastAsiaTheme="minorEastAsia"/>
                <w:i/>
              </w:rPr>
              <w:t>hyphae</w:t>
            </w:r>
            <w:r w:rsidRPr="004F50A4">
              <w:rPr>
                <w:rFonts w:eastAsiaTheme="minorEastAsia"/>
                <w:i/>
              </w:rPr>
              <w:t>?</w:t>
            </w:r>
          </w:p>
          <w:p w14:paraId="31072B05" w14:textId="77777777" w:rsidR="00732B38" w:rsidRPr="008803BB" w:rsidRDefault="00732B38" w:rsidP="002C136D">
            <w:pPr>
              <w:pStyle w:val="ListParagraph"/>
              <w:numPr>
                <w:ilvl w:val="0"/>
                <w:numId w:val="10"/>
              </w:numPr>
              <w:ind w:left="342"/>
              <w:rPr>
                <w:i/>
                <w:iCs/>
                <w:color w:val="404040" w:themeColor="text1" w:themeTint="BF"/>
              </w:rPr>
            </w:pPr>
            <w:r w:rsidRPr="00976060">
              <w:rPr>
                <w:rFonts w:eastAsia="SimSun" w:hint="eastAsia"/>
                <w:lang w:eastAsia="zh-CN"/>
              </w:rPr>
              <w:t>Connect this question at the m</w:t>
            </w:r>
            <w:r w:rsidRPr="00976060">
              <w:rPr>
                <w:rFonts w:eastAsia="Cambria"/>
              </w:rPr>
              <w:t xml:space="preserve">icroscopic </w:t>
            </w:r>
            <w:r w:rsidRPr="00976060">
              <w:rPr>
                <w:rFonts w:eastAsia="SimSun" w:hint="eastAsia"/>
                <w:lang w:eastAsia="zh-CN"/>
              </w:rPr>
              <w:t xml:space="preserve">scale to an unanswered question </w:t>
            </w:r>
            <w:r w:rsidRPr="00157627">
              <w:rPr>
                <w:rFonts w:eastAsia="SimSun" w:hint="eastAsia"/>
                <w:lang w:eastAsia="zh-CN"/>
              </w:rPr>
              <w:t>at the a</w:t>
            </w:r>
            <w:r w:rsidRPr="00157627">
              <w:rPr>
                <w:rFonts w:eastAsiaTheme="minorEastAsia"/>
              </w:rPr>
              <w:t>tomic-</w:t>
            </w:r>
            <w:r w:rsidRPr="00157627">
              <w:rPr>
                <w:rFonts w:eastAsia="SimSun" w:hint="eastAsia"/>
                <w:lang w:eastAsia="zh-CN"/>
              </w:rPr>
              <w:t>m</w:t>
            </w:r>
            <w:r w:rsidRPr="00157627">
              <w:rPr>
                <w:rFonts w:eastAsiaTheme="minorEastAsia"/>
              </w:rPr>
              <w:t xml:space="preserve">olecular </w:t>
            </w:r>
            <w:r w:rsidRPr="00EB111C">
              <w:rPr>
                <w:rFonts w:eastAsia="SimSun" w:hint="eastAsia"/>
                <w:lang w:eastAsia="zh-CN"/>
              </w:rPr>
              <w:t>s</w:t>
            </w:r>
            <w:r w:rsidRPr="00EB111C">
              <w:rPr>
                <w:rFonts w:eastAsiaTheme="minorEastAsia"/>
              </w:rPr>
              <w:t>c</w:t>
            </w:r>
            <w:r w:rsidRPr="008803BB">
              <w:rPr>
                <w:rFonts w:eastAsiaTheme="minorEastAsia"/>
                <w:i/>
              </w:rPr>
              <w:t>ale</w:t>
            </w:r>
            <w:r w:rsidRPr="008803BB">
              <w:rPr>
                <w:rFonts w:eastAsia="SimSun"/>
                <w:i/>
                <w:lang w:eastAsia="zh-CN"/>
              </w:rPr>
              <w:t xml:space="preserve">: </w:t>
            </w:r>
            <w:r w:rsidRPr="004F50A4">
              <w:rPr>
                <w:rFonts w:eastAsiaTheme="minorEastAsia"/>
                <w:i/>
              </w:rPr>
              <w:t xml:space="preserve">How are molecules in food changed chemically so that </w:t>
            </w:r>
            <w:r>
              <w:rPr>
                <w:rFonts w:eastAsiaTheme="minorEastAsia"/>
                <w:i/>
              </w:rPr>
              <w:t>fungal</w:t>
            </w:r>
            <w:r w:rsidRPr="004F50A4">
              <w:rPr>
                <w:rFonts w:eastAsiaTheme="minorEastAsia"/>
                <w:i/>
              </w:rPr>
              <w:t xml:space="preserve"> cells can use them?</w:t>
            </w:r>
          </w:p>
          <w:p w14:paraId="7B0A2F36" w14:textId="77777777" w:rsidR="00732B38" w:rsidRPr="00B103CB" w:rsidRDefault="00732B38" w:rsidP="002C136D">
            <w:pPr>
              <w:pStyle w:val="ListParagraph"/>
              <w:numPr>
                <w:ilvl w:val="0"/>
                <w:numId w:val="10"/>
              </w:numPr>
              <w:ind w:left="342"/>
              <w:rPr>
                <w:i/>
                <w:iCs/>
                <w:color w:val="404040" w:themeColor="text1" w:themeTint="BF"/>
              </w:rPr>
            </w:pPr>
            <w:r>
              <w:rPr>
                <w:rFonts w:eastAsia="Cambria"/>
              </w:rPr>
              <w:t>Assure students that we will be able to answer several of their unanswered questions by the end of today’s activity.</w:t>
            </w:r>
          </w:p>
        </w:tc>
      </w:tr>
      <w:tr w:rsidR="00732B38" w:rsidRPr="00B103CB" w14:paraId="38EC7D31" w14:textId="77777777" w:rsidTr="00EE2EAC">
        <w:trPr>
          <w:trHeight w:val="350"/>
        </w:trPr>
        <w:tc>
          <w:tcPr>
            <w:tcW w:w="9535" w:type="dxa"/>
          </w:tcPr>
          <w:p w14:paraId="435EF28F" w14:textId="77777777" w:rsidR="00732B38" w:rsidRPr="00DF23F9" w:rsidRDefault="00732B38" w:rsidP="002C136D">
            <w:pPr>
              <w:pStyle w:val="ListParagraph"/>
              <w:numPr>
                <w:ilvl w:val="0"/>
                <w:numId w:val="52"/>
              </w:numPr>
              <w:ind w:left="340"/>
              <w:rPr>
                <w:rFonts w:eastAsia="Cambria"/>
                <w:b/>
              </w:rPr>
            </w:pPr>
            <w:r w:rsidRPr="00DF23F9">
              <w:rPr>
                <w:rFonts w:eastAsia="Cambria"/>
                <w:b/>
                <w:bCs/>
              </w:rPr>
              <w:t>Have students consider how fungi can digest food without a digestive system.</w:t>
            </w:r>
          </w:p>
          <w:p w14:paraId="2C8C1D56" w14:textId="21E6771E" w:rsidR="00732B38" w:rsidRPr="00D640A1" w:rsidRDefault="00732B38" w:rsidP="00EE2EAC">
            <w:pPr>
              <w:rPr>
                <w:rFonts w:eastAsia="Cambria"/>
              </w:rPr>
            </w:pPr>
            <w:r w:rsidRPr="00D640A1">
              <w:rPr>
                <w:rFonts w:eastAsia="Cambria"/>
              </w:rPr>
              <w:t xml:space="preserve">Display </w:t>
            </w:r>
            <w:r w:rsidR="00596A3A">
              <w:rPr>
                <w:rFonts w:eastAsia="Cambria"/>
              </w:rPr>
              <w:t>Slide</w:t>
            </w:r>
            <w:r w:rsidRPr="00D640A1">
              <w:rPr>
                <w:rFonts w:eastAsia="Cambria"/>
              </w:rPr>
              <w:t xml:space="preserve"> 4 of the PPT and ask students to consider the question on the slide. Tell students that like animals, fungi have to digest their food, but how can they do that if they don’t have mouths, stomachs, or intestines? Ask them to notice the structure of the fungi, and to think about where digestion might be happening. </w:t>
            </w:r>
          </w:p>
          <w:p w14:paraId="164E275D" w14:textId="0E71A110" w:rsidR="00732B38" w:rsidRDefault="00732B38" w:rsidP="002C136D">
            <w:pPr>
              <w:pStyle w:val="ListParagraph"/>
              <w:numPr>
                <w:ilvl w:val="0"/>
                <w:numId w:val="17"/>
              </w:numPr>
              <w:ind w:left="340"/>
              <w:rPr>
                <w:rFonts w:eastAsia="Cambria"/>
              </w:rPr>
            </w:pPr>
            <w:r w:rsidRPr="00D640A1">
              <w:rPr>
                <w:rFonts w:eastAsia="Cambria"/>
              </w:rPr>
              <w:t xml:space="preserve">Show </w:t>
            </w:r>
            <w:r w:rsidR="00596A3A">
              <w:rPr>
                <w:rFonts w:eastAsia="Cambria"/>
              </w:rPr>
              <w:t>Slide</w:t>
            </w:r>
            <w:r w:rsidRPr="00D640A1">
              <w:rPr>
                <w:rFonts w:eastAsia="Cambria"/>
              </w:rPr>
              <w:t xml:space="preserve"> 5 of the PPT to point out where digestion occurs. Explain that a mushroom is the fruiting body of a fungus (sort of like the apple on an apple tree). It spreads spores from the fungus to other places where fungi can grow. The main body of the mushroom is called the mycelium; it is an underground network of thin fibers called hyphae.  </w:t>
            </w:r>
          </w:p>
          <w:p w14:paraId="4F48DA53" w14:textId="0792243B" w:rsidR="00732B38" w:rsidRPr="00A5707D" w:rsidRDefault="00732B38" w:rsidP="002C136D">
            <w:pPr>
              <w:pStyle w:val="ListParagraph"/>
              <w:numPr>
                <w:ilvl w:val="0"/>
                <w:numId w:val="17"/>
              </w:numPr>
              <w:ind w:left="340"/>
              <w:rPr>
                <w:rFonts w:eastAsia="Cambria"/>
              </w:rPr>
            </w:pPr>
            <w:r w:rsidRPr="00A5707D">
              <w:rPr>
                <w:rFonts w:eastAsia="Cambria"/>
              </w:rPr>
              <w:t xml:space="preserve">Show </w:t>
            </w:r>
            <w:r w:rsidR="00596A3A">
              <w:rPr>
                <w:rFonts w:eastAsia="Cambria"/>
              </w:rPr>
              <w:t>Slide</w:t>
            </w:r>
            <w:r w:rsidRPr="00A5707D">
              <w:rPr>
                <w:rFonts w:eastAsia="Cambria"/>
              </w:rPr>
              <w:t xml:space="preserve"> 6 to introduce the idea the digestion occurs outside of the fungus.</w:t>
            </w:r>
          </w:p>
        </w:tc>
      </w:tr>
      <w:tr w:rsidR="00732B38" w:rsidRPr="009506EC" w14:paraId="781630F7" w14:textId="77777777" w:rsidTr="00596A3A">
        <w:trPr>
          <w:trHeight w:val="278"/>
        </w:trPr>
        <w:tc>
          <w:tcPr>
            <w:tcW w:w="9535" w:type="dxa"/>
          </w:tcPr>
          <w:p w14:paraId="638B8EE0" w14:textId="77777777" w:rsidR="00732B38" w:rsidRPr="008C7FED" w:rsidRDefault="00732B38" w:rsidP="002C136D">
            <w:pPr>
              <w:pStyle w:val="ListParagraph"/>
              <w:numPr>
                <w:ilvl w:val="0"/>
                <w:numId w:val="52"/>
              </w:numPr>
              <w:ind w:left="342"/>
              <w:rPr>
                <w:rFonts w:eastAsia="SimSun"/>
                <w:b/>
                <w:i/>
                <w:iCs/>
                <w:color w:val="404040" w:themeColor="text1" w:themeTint="BF"/>
                <w:lang w:eastAsia="zh-CN"/>
              </w:rPr>
            </w:pPr>
            <w:r>
              <w:rPr>
                <w:rFonts w:eastAsia="SimSun"/>
                <w:b/>
                <w:lang w:eastAsia="zh-CN"/>
              </w:rPr>
              <w:t>Have students begin to trace the process of digestion in fungi</w:t>
            </w:r>
            <w:r w:rsidRPr="008C7FED">
              <w:rPr>
                <w:rFonts w:eastAsia="SimSun"/>
                <w:b/>
                <w:lang w:eastAsia="zh-CN"/>
              </w:rPr>
              <w:t>.</w:t>
            </w:r>
          </w:p>
          <w:p w14:paraId="7BF50B8D" w14:textId="52E20EBC" w:rsidR="00732B38" w:rsidRPr="00DF23F9" w:rsidRDefault="00732B38" w:rsidP="00EE2EAC">
            <w:r w:rsidRPr="00C21376">
              <w:t xml:space="preserve">Give each pair of students a </w:t>
            </w:r>
            <w:r w:rsidRPr="005843A9">
              <w:rPr>
                <w:color w:val="00B050"/>
              </w:rPr>
              <w:t>Decomposer 11 x 17 Poster</w:t>
            </w:r>
            <w:r>
              <w:t xml:space="preserve">, 2 nickels and 10 pennies, a copy of </w:t>
            </w:r>
            <w:r>
              <w:rPr>
                <w:color w:val="0000FF"/>
              </w:rPr>
              <w:t>5.1 Tracing the Process for Fungi Growing: Digestion and Biosynthesis Directions</w:t>
            </w:r>
            <w:r w:rsidRPr="00C21376">
              <w:t xml:space="preserve">. </w:t>
            </w:r>
          </w:p>
          <w:p w14:paraId="02C91ACF" w14:textId="06FCC9E1" w:rsidR="00732B38" w:rsidRPr="008803BB" w:rsidRDefault="00732B38" w:rsidP="002C136D">
            <w:pPr>
              <w:pStyle w:val="ListParagraph"/>
              <w:numPr>
                <w:ilvl w:val="0"/>
                <w:numId w:val="11"/>
              </w:numPr>
              <w:rPr>
                <w:rFonts w:eastAsia="SimSun"/>
                <w:i/>
                <w:iCs/>
                <w:color w:val="404040" w:themeColor="text1" w:themeTint="BF"/>
                <w:lang w:eastAsia="zh-CN"/>
              </w:rPr>
            </w:pPr>
            <w:r>
              <w:t xml:space="preserve">Explain that students will follow the directions to trace the path of food in fungi. Tell the students to pause at the of the Stop and Think </w:t>
            </w:r>
            <w:r w:rsidR="00887202">
              <w:t>after steps 1 and 2</w:t>
            </w:r>
            <w:r>
              <w:t xml:space="preserve">. </w:t>
            </w:r>
          </w:p>
        </w:tc>
      </w:tr>
      <w:tr w:rsidR="00732B38" w:rsidRPr="009506EC" w14:paraId="792CF5C1" w14:textId="77777777" w:rsidTr="00EE2EAC">
        <w:trPr>
          <w:trHeight w:val="485"/>
        </w:trPr>
        <w:tc>
          <w:tcPr>
            <w:tcW w:w="9535" w:type="dxa"/>
          </w:tcPr>
          <w:p w14:paraId="066175AA" w14:textId="77777777" w:rsidR="00732B38" w:rsidRPr="008C7FED" w:rsidRDefault="00732B38" w:rsidP="002C136D">
            <w:pPr>
              <w:pStyle w:val="ListParagraph"/>
              <w:numPr>
                <w:ilvl w:val="0"/>
                <w:numId w:val="52"/>
              </w:numPr>
              <w:ind w:left="342"/>
              <w:rPr>
                <w:b/>
                <w:i/>
                <w:iCs/>
                <w:color w:val="404040" w:themeColor="text1" w:themeTint="BF"/>
              </w:rPr>
            </w:pPr>
            <w:r w:rsidRPr="008C7FED">
              <w:rPr>
                <w:b/>
              </w:rPr>
              <w:t>Show an animation of the process</w:t>
            </w:r>
            <w:r>
              <w:rPr>
                <w:b/>
              </w:rPr>
              <w:t xml:space="preserve"> of digestion</w:t>
            </w:r>
            <w:r w:rsidRPr="008C7FED">
              <w:rPr>
                <w:b/>
              </w:rPr>
              <w:t>.</w:t>
            </w:r>
          </w:p>
          <w:p w14:paraId="63EB9D99" w14:textId="734E23D3" w:rsidR="00732B38" w:rsidRDefault="00732B38" w:rsidP="00EE2EAC">
            <w:r>
              <w:t xml:space="preserve">Display </w:t>
            </w:r>
            <w:r w:rsidR="00596A3A">
              <w:t>Slide</w:t>
            </w:r>
            <w:r>
              <w:t xml:space="preserve"> 7-8 to show an animation of what happens to the molecules and chemical energy during digestion. </w:t>
            </w:r>
          </w:p>
          <w:p w14:paraId="6109E22D" w14:textId="77777777" w:rsidR="00732B38" w:rsidRPr="00DF23F9" w:rsidRDefault="00732B38" w:rsidP="002C136D">
            <w:pPr>
              <w:pStyle w:val="ListParagraph"/>
              <w:numPr>
                <w:ilvl w:val="0"/>
                <w:numId w:val="13"/>
              </w:numPr>
              <w:ind w:left="342"/>
              <w:rPr>
                <w:rFonts w:eastAsia="SimSun"/>
                <w:b/>
                <w:i/>
                <w:iCs/>
                <w:color w:val="404040" w:themeColor="text1" w:themeTint="BF"/>
                <w:lang w:eastAsia="zh-CN"/>
              </w:rPr>
            </w:pPr>
            <w:r w:rsidRPr="0048460F">
              <w:t xml:space="preserve">When watching the slides, ask students what is happening to energy. Listen to see if they notice that chemical potential energy is conserved </w:t>
            </w:r>
            <w:r>
              <w:t xml:space="preserve">in the C-C- and C-H bonds </w:t>
            </w:r>
            <w:r w:rsidRPr="0048460F">
              <w:t>through digestion.</w:t>
            </w:r>
          </w:p>
          <w:p w14:paraId="5336D241" w14:textId="77777777" w:rsidR="00732B38" w:rsidRPr="00FB655C" w:rsidRDefault="00732B38" w:rsidP="002C136D">
            <w:pPr>
              <w:pStyle w:val="ListParagraph"/>
              <w:numPr>
                <w:ilvl w:val="0"/>
                <w:numId w:val="13"/>
              </w:numPr>
              <w:ind w:left="342"/>
              <w:rPr>
                <w:rFonts w:eastAsia="SimSun"/>
                <w:b/>
                <w:i/>
                <w:iCs/>
                <w:color w:val="404040" w:themeColor="text1" w:themeTint="BF"/>
                <w:lang w:eastAsia="zh-CN"/>
              </w:rPr>
            </w:pPr>
            <w:r>
              <w:t xml:space="preserve">Show students the </w:t>
            </w:r>
            <w:r w:rsidRPr="005843A9">
              <w:rPr>
                <w:color w:val="00B050"/>
              </w:rPr>
              <w:t xml:space="preserve">Digestion and Biosynthesis 11 </w:t>
            </w:r>
            <w:r>
              <w:rPr>
                <w:color w:val="00B050"/>
              </w:rPr>
              <w:t>x</w:t>
            </w:r>
            <w:r w:rsidRPr="005843A9">
              <w:rPr>
                <w:color w:val="00B050"/>
              </w:rPr>
              <w:t xml:space="preserve"> 17 Posters </w:t>
            </w:r>
            <w:r>
              <w:t>to help students visualize the process.</w:t>
            </w:r>
          </w:p>
        </w:tc>
      </w:tr>
      <w:tr w:rsidR="00732B38" w:rsidRPr="00B103CB" w14:paraId="59DF013E" w14:textId="77777777" w:rsidTr="00EE2EAC">
        <w:trPr>
          <w:trHeight w:val="350"/>
        </w:trPr>
        <w:tc>
          <w:tcPr>
            <w:tcW w:w="9535" w:type="dxa"/>
          </w:tcPr>
          <w:p w14:paraId="4CDCEDC4" w14:textId="77777777" w:rsidR="00732B38" w:rsidRPr="00DF23F9" w:rsidRDefault="00732B38" w:rsidP="002C136D">
            <w:pPr>
              <w:pStyle w:val="ListParagraph"/>
              <w:numPr>
                <w:ilvl w:val="0"/>
                <w:numId w:val="52"/>
              </w:numPr>
              <w:ind w:left="342"/>
              <w:rPr>
                <w:b/>
                <w:i/>
                <w:iCs/>
                <w:color w:val="404040" w:themeColor="text1" w:themeTint="BF"/>
              </w:rPr>
            </w:pPr>
            <w:r>
              <w:rPr>
                <w:rFonts w:eastAsia="SimSun"/>
                <w:b/>
                <w:lang w:eastAsia="zh-CN"/>
              </w:rPr>
              <w:t>Have students trace step 3-4 on the decomposer poster.</w:t>
            </w:r>
          </w:p>
          <w:p w14:paraId="529A4D65" w14:textId="77777777" w:rsidR="00732B38" w:rsidRDefault="00732B38" w:rsidP="00EE2EAC">
            <w:pPr>
              <w:rPr>
                <w:color w:val="000000" w:themeColor="text1"/>
              </w:rPr>
            </w:pPr>
            <w:r>
              <w:rPr>
                <w:iCs/>
                <w:color w:val="404040" w:themeColor="text1" w:themeTint="BF"/>
              </w:rPr>
              <w:t xml:space="preserve">Tell students to continue to follow the directions on </w:t>
            </w:r>
            <w:r>
              <w:rPr>
                <w:color w:val="0000FF"/>
              </w:rPr>
              <w:t xml:space="preserve">5.1 Tracing the Process for Fungi Growing: Digestion and Biosynthesis Directions. </w:t>
            </w:r>
            <w:r>
              <w:rPr>
                <w:color w:val="000000" w:themeColor="text1"/>
              </w:rPr>
              <w:t>Have them pause after step 4.</w:t>
            </w:r>
          </w:p>
          <w:p w14:paraId="049809B1" w14:textId="2AD96919" w:rsidR="00732B38" w:rsidRDefault="00732B38" w:rsidP="00EE2EAC">
            <w:pPr>
              <w:rPr>
                <w:color w:val="000000" w:themeColor="text1"/>
              </w:rPr>
            </w:pPr>
            <w:r>
              <w:rPr>
                <w:color w:val="000000" w:themeColor="text1"/>
              </w:rPr>
              <w:t xml:space="preserve">Show students </w:t>
            </w:r>
            <w:r w:rsidR="00596A3A">
              <w:rPr>
                <w:color w:val="000000" w:themeColor="text1"/>
              </w:rPr>
              <w:t>Slide</w:t>
            </w:r>
            <w:r>
              <w:rPr>
                <w:color w:val="000000" w:themeColor="text1"/>
              </w:rPr>
              <w:t xml:space="preserve"> 9 to show how small organic molecules move into and through the hyphae.</w:t>
            </w:r>
          </w:p>
          <w:p w14:paraId="57B8714A" w14:textId="37587168" w:rsidR="00732B38" w:rsidRPr="00DF23F9" w:rsidRDefault="00732B38" w:rsidP="00EE2EAC">
            <w:pPr>
              <w:rPr>
                <w:iCs/>
                <w:color w:val="000000" w:themeColor="text1"/>
              </w:rPr>
            </w:pPr>
            <w:r>
              <w:rPr>
                <w:iCs/>
                <w:color w:val="000000" w:themeColor="text1"/>
              </w:rPr>
              <w:lastRenderedPageBreak/>
              <w:t xml:space="preserve">Use </w:t>
            </w:r>
            <w:r w:rsidR="00596A3A">
              <w:rPr>
                <w:iCs/>
                <w:color w:val="000000" w:themeColor="text1"/>
              </w:rPr>
              <w:t>Slide</w:t>
            </w:r>
            <w:r>
              <w:rPr>
                <w:iCs/>
                <w:color w:val="000000" w:themeColor="text1"/>
              </w:rPr>
              <w:t xml:space="preserve"> 10 and 11 to transition students to tracing biosynthesis. Have students finish following the directions to trace biosynthesis. (Step 5 reminds students of cellular respiration).</w:t>
            </w:r>
          </w:p>
        </w:tc>
      </w:tr>
      <w:tr w:rsidR="00732B38" w:rsidRPr="00C559D3" w:rsidDel="00427B5A" w14:paraId="0AA4FDE1" w14:textId="77777777" w:rsidTr="00EE2EAC">
        <w:trPr>
          <w:trHeight w:val="79"/>
        </w:trPr>
        <w:tc>
          <w:tcPr>
            <w:tcW w:w="9535" w:type="dxa"/>
          </w:tcPr>
          <w:p w14:paraId="5B3F8DCD" w14:textId="77777777" w:rsidR="00732B38" w:rsidRPr="008803BB" w:rsidRDefault="00732B38" w:rsidP="002C136D">
            <w:pPr>
              <w:pStyle w:val="ListParagraph"/>
              <w:numPr>
                <w:ilvl w:val="0"/>
                <w:numId w:val="52"/>
              </w:numPr>
              <w:ind w:left="342"/>
              <w:rPr>
                <w:b/>
                <w:i/>
                <w:iCs/>
                <w:color w:val="404040" w:themeColor="text1" w:themeTint="BF"/>
              </w:rPr>
            </w:pPr>
            <w:r w:rsidRPr="008803BB">
              <w:rPr>
                <w:b/>
              </w:rPr>
              <w:lastRenderedPageBreak/>
              <w:t>Show an animation of the process</w:t>
            </w:r>
            <w:r>
              <w:rPr>
                <w:b/>
              </w:rPr>
              <w:t xml:space="preserve"> of biosynthesis</w:t>
            </w:r>
            <w:r w:rsidRPr="008803BB">
              <w:rPr>
                <w:b/>
              </w:rPr>
              <w:t>.</w:t>
            </w:r>
          </w:p>
          <w:p w14:paraId="302FC8FD" w14:textId="3C354CE8" w:rsidR="00732B38" w:rsidRDefault="00732B38" w:rsidP="00EE2EAC">
            <w:r>
              <w:t xml:space="preserve">Display </w:t>
            </w:r>
            <w:r w:rsidR="00596A3A">
              <w:t>Slide</w:t>
            </w:r>
            <w:r>
              <w:t xml:space="preserve"> 12-13 to show an animation of what happens to the molecules and chemical energy during biosynthesis. </w:t>
            </w:r>
          </w:p>
          <w:p w14:paraId="343E71BF" w14:textId="00B3FF6E" w:rsidR="00732B38" w:rsidRPr="00DF23F9" w:rsidRDefault="00887202" w:rsidP="002C136D">
            <w:pPr>
              <w:pStyle w:val="ListParagraph"/>
              <w:numPr>
                <w:ilvl w:val="0"/>
                <w:numId w:val="12"/>
              </w:numPr>
              <w:ind w:left="332"/>
              <w:rPr>
                <w:b/>
                <w:i/>
                <w:iCs/>
                <w:color w:val="404040" w:themeColor="text1" w:themeTint="BF"/>
              </w:rPr>
            </w:pPr>
            <w:r>
              <w:t>While</w:t>
            </w:r>
            <w:r w:rsidR="00732B38" w:rsidRPr="0048460F">
              <w:t xml:space="preserve"> watching the slides, ask students what is happening to energy. Listen to see if they notice that chemical potential energy is conserved </w:t>
            </w:r>
            <w:r w:rsidR="00732B38">
              <w:t xml:space="preserve">in the C-C- and C-H bonds </w:t>
            </w:r>
            <w:r w:rsidR="00732B38" w:rsidRPr="0048460F">
              <w:t xml:space="preserve">through </w:t>
            </w:r>
            <w:r w:rsidR="00732B38">
              <w:t>biosynthesis</w:t>
            </w:r>
            <w:r w:rsidR="00732B38" w:rsidRPr="0048460F">
              <w:t>.</w:t>
            </w:r>
          </w:p>
          <w:p w14:paraId="5A9E6C13" w14:textId="77777777" w:rsidR="00732B38" w:rsidRPr="002135DF" w:rsidRDefault="00732B38" w:rsidP="002C136D">
            <w:pPr>
              <w:pStyle w:val="ListParagraph"/>
              <w:numPr>
                <w:ilvl w:val="0"/>
                <w:numId w:val="12"/>
              </w:numPr>
              <w:ind w:left="332"/>
              <w:rPr>
                <w:b/>
                <w:i/>
                <w:iCs/>
                <w:color w:val="404040" w:themeColor="text1" w:themeTint="BF"/>
              </w:rPr>
            </w:pPr>
            <w:r>
              <w:t xml:space="preserve">Show students the </w:t>
            </w:r>
            <w:r w:rsidRPr="005843A9">
              <w:rPr>
                <w:color w:val="00B050"/>
              </w:rPr>
              <w:t xml:space="preserve">Digestion and Biosynthesis 11 x 17 Posters </w:t>
            </w:r>
            <w:r>
              <w:t>to help students visualize the process.</w:t>
            </w:r>
          </w:p>
        </w:tc>
      </w:tr>
      <w:tr w:rsidR="00732B38" w:rsidRPr="00C559D3" w:rsidDel="00427B5A" w14:paraId="6EB67A38" w14:textId="77777777" w:rsidTr="00EE2EAC">
        <w:trPr>
          <w:trHeight w:val="1412"/>
        </w:trPr>
        <w:tc>
          <w:tcPr>
            <w:tcW w:w="9535" w:type="dxa"/>
          </w:tcPr>
          <w:p w14:paraId="76AC6692" w14:textId="77777777" w:rsidR="00732B38" w:rsidRPr="008A2329" w:rsidRDefault="00732B38" w:rsidP="002C136D">
            <w:pPr>
              <w:pStyle w:val="ListParagraph"/>
              <w:numPr>
                <w:ilvl w:val="0"/>
                <w:numId w:val="52"/>
              </w:numPr>
              <w:ind w:left="342"/>
              <w:rPr>
                <w:rFonts w:eastAsia="SimSun"/>
                <w:i/>
                <w:iCs/>
                <w:color w:val="404040" w:themeColor="text1" w:themeTint="BF"/>
                <w:lang w:eastAsia="zh-CN"/>
              </w:rPr>
            </w:pPr>
            <w:r>
              <w:rPr>
                <w:rFonts w:eastAsia="SimSun"/>
                <w:b/>
                <w:lang w:eastAsia="zh-CN"/>
              </w:rPr>
              <w:t>Ask students to consider what happens to small organic molecules not used by the fungi</w:t>
            </w:r>
            <w:r w:rsidRPr="00FA2D6F">
              <w:rPr>
                <w:rFonts w:eastAsia="SimSun"/>
                <w:b/>
                <w:lang w:eastAsia="zh-CN"/>
              </w:rPr>
              <w:t>.</w:t>
            </w:r>
            <w:r w:rsidRPr="008A2329">
              <w:rPr>
                <w:rFonts w:eastAsia="SimSun"/>
                <w:lang w:eastAsia="zh-CN"/>
              </w:rPr>
              <w:t xml:space="preserve"> </w:t>
            </w:r>
          </w:p>
          <w:p w14:paraId="4EE7D3F8" w14:textId="6116D9CD" w:rsidR="00732B38" w:rsidRDefault="00732B38" w:rsidP="00EE2EAC">
            <w:pPr>
              <w:rPr>
                <w:rFonts w:eastAsia="Cambria"/>
              </w:rPr>
            </w:pPr>
            <w:r>
              <w:rPr>
                <w:rFonts w:eastAsia="Cambria"/>
              </w:rPr>
              <w:t xml:space="preserve">Use </w:t>
            </w:r>
            <w:r w:rsidR="00596A3A">
              <w:rPr>
                <w:rFonts w:eastAsia="Cambria"/>
              </w:rPr>
              <w:t>Slide</w:t>
            </w:r>
            <w:r>
              <w:rPr>
                <w:rFonts w:eastAsia="Cambria"/>
              </w:rPr>
              <w:t xml:space="preserve"> 14 to ask students what happens to small organic molecules not used in biosynthesis.</w:t>
            </w:r>
          </w:p>
          <w:p w14:paraId="2EBB9E59" w14:textId="74283DED" w:rsidR="00732B38" w:rsidRPr="0082625E" w:rsidDel="008F1E09" w:rsidRDefault="00732B38" w:rsidP="002C136D">
            <w:pPr>
              <w:pStyle w:val="ListParagraph"/>
              <w:numPr>
                <w:ilvl w:val="0"/>
                <w:numId w:val="12"/>
              </w:numPr>
              <w:ind w:left="340"/>
              <w:rPr>
                <w:rFonts w:eastAsia="Cambria"/>
              </w:rPr>
            </w:pPr>
            <w:r>
              <w:rPr>
                <w:rFonts w:eastAsia="Cambria"/>
              </w:rPr>
              <w:t xml:space="preserve">Show </w:t>
            </w:r>
            <w:r w:rsidR="00596A3A">
              <w:rPr>
                <w:rFonts w:eastAsia="Cambria"/>
              </w:rPr>
              <w:t>Slide</w:t>
            </w:r>
            <w:r>
              <w:rPr>
                <w:rFonts w:eastAsia="Cambria"/>
              </w:rPr>
              <w:t xml:space="preserve"> 15 to discuss what happens to other small organic molecules. Point out that a percentage stays in the soil as humus. </w:t>
            </w:r>
          </w:p>
        </w:tc>
      </w:tr>
      <w:tr w:rsidR="00732B38" w:rsidRPr="00C559D3" w:rsidDel="00427B5A" w14:paraId="1BEC504D" w14:textId="77777777" w:rsidTr="00EE2EAC">
        <w:trPr>
          <w:trHeight w:val="79"/>
        </w:trPr>
        <w:tc>
          <w:tcPr>
            <w:tcW w:w="9535" w:type="dxa"/>
          </w:tcPr>
          <w:p w14:paraId="697BB7E4" w14:textId="77777777" w:rsidR="00732B38" w:rsidRDefault="00732B38" w:rsidP="002C136D">
            <w:pPr>
              <w:pStyle w:val="ListParagraph"/>
              <w:numPr>
                <w:ilvl w:val="0"/>
                <w:numId w:val="52"/>
              </w:numPr>
              <w:ind w:left="342"/>
              <w:rPr>
                <w:b/>
                <w:i/>
                <w:iCs/>
                <w:color w:val="404040" w:themeColor="text1" w:themeTint="BF"/>
              </w:rPr>
            </w:pPr>
            <w:r>
              <w:rPr>
                <w:b/>
              </w:rPr>
              <w:t>Transition to have students consider the atoms that make up decomposers.</w:t>
            </w:r>
          </w:p>
          <w:p w14:paraId="4A4AA847" w14:textId="3C9660B6" w:rsidR="00732B38" w:rsidRDefault="00732B38" w:rsidP="00EE2EAC">
            <w:pPr>
              <w:ind w:left="-18"/>
            </w:pPr>
            <w:r>
              <w:t xml:space="preserve">Show </w:t>
            </w:r>
            <w:r w:rsidR="00596A3A">
              <w:t>Slide</w:t>
            </w:r>
            <w:r>
              <w:t xml:space="preserve"> 16 of the PPT. Pass out </w:t>
            </w:r>
            <w:r w:rsidRPr="008803BB">
              <w:rPr>
                <w:color w:val="0000FF"/>
              </w:rPr>
              <w:t>5.1 Tracing the Atoms</w:t>
            </w:r>
            <w:r>
              <w:rPr>
                <w:color w:val="0000FF"/>
              </w:rPr>
              <w:t xml:space="preserve"> and Energy</w:t>
            </w:r>
            <w:r w:rsidRPr="008803BB">
              <w:rPr>
                <w:color w:val="0000FF"/>
              </w:rPr>
              <w:t xml:space="preserve"> in </w:t>
            </w:r>
            <w:r w:rsidR="008A6082">
              <w:rPr>
                <w:color w:val="0000FF"/>
              </w:rPr>
              <w:t>Fungi</w:t>
            </w:r>
            <w:r w:rsidRPr="008803BB">
              <w:rPr>
                <w:color w:val="0000FF"/>
              </w:rPr>
              <w:t xml:space="preserve"> Worksheet </w:t>
            </w:r>
            <w:r>
              <w:t xml:space="preserve">to each student. </w:t>
            </w:r>
          </w:p>
          <w:p w14:paraId="2D268EB3" w14:textId="77777777" w:rsidR="00732B38" w:rsidRDefault="00732B38" w:rsidP="002C136D">
            <w:pPr>
              <w:pStyle w:val="ListParagraph"/>
              <w:numPr>
                <w:ilvl w:val="0"/>
                <w:numId w:val="14"/>
              </w:numPr>
            </w:pPr>
            <w:r>
              <w:t>Tell students that now they have considered how molecules move through and are used by fungi they will now consider the atoms that make up decomposers.</w:t>
            </w:r>
          </w:p>
          <w:p w14:paraId="3B3D39E0" w14:textId="77777777" w:rsidR="00732B38" w:rsidRDefault="00732B38" w:rsidP="002C136D">
            <w:pPr>
              <w:pStyle w:val="ListParagraph"/>
              <w:numPr>
                <w:ilvl w:val="0"/>
                <w:numId w:val="14"/>
              </w:numPr>
            </w:pPr>
            <w:r>
              <w:t xml:space="preserve">Read the top portions of the worksheet with students. </w:t>
            </w:r>
          </w:p>
          <w:p w14:paraId="36E21FD7" w14:textId="77777777" w:rsidR="00732B38" w:rsidRPr="008A2329" w:rsidRDefault="00732B38" w:rsidP="002C136D">
            <w:pPr>
              <w:pStyle w:val="ListParagraph"/>
              <w:numPr>
                <w:ilvl w:val="0"/>
                <w:numId w:val="14"/>
              </w:numPr>
            </w:pPr>
            <w:r>
              <w:t>Have students work with a partner to complete the first chart on the worksheet about atoms.</w:t>
            </w:r>
          </w:p>
        </w:tc>
      </w:tr>
      <w:tr w:rsidR="00732B38" w:rsidRPr="00C559D3" w:rsidDel="00427B5A" w14:paraId="6B401CD8" w14:textId="77777777" w:rsidTr="00EE2EAC">
        <w:trPr>
          <w:trHeight w:val="79"/>
        </w:trPr>
        <w:tc>
          <w:tcPr>
            <w:tcW w:w="9535" w:type="dxa"/>
          </w:tcPr>
          <w:p w14:paraId="53D1619A" w14:textId="77777777" w:rsidR="00732B38" w:rsidRDefault="00732B38" w:rsidP="002C136D">
            <w:pPr>
              <w:pStyle w:val="ListParagraph"/>
              <w:numPr>
                <w:ilvl w:val="0"/>
                <w:numId w:val="52"/>
              </w:numPr>
              <w:ind w:left="342"/>
              <w:rPr>
                <w:b/>
                <w:i/>
                <w:iCs/>
                <w:color w:val="404040" w:themeColor="text1" w:themeTint="BF"/>
              </w:rPr>
            </w:pPr>
            <w:r>
              <w:rPr>
                <w:b/>
              </w:rPr>
              <w:t>Have students identify where the atoms that make up decomposers come from.</w:t>
            </w:r>
          </w:p>
          <w:p w14:paraId="229A43AA" w14:textId="5CF28AF3" w:rsidR="00732B38" w:rsidRDefault="00732B38" w:rsidP="00EE2EAC">
            <w:pPr>
              <w:ind w:left="-18"/>
            </w:pPr>
            <w:r>
              <w:t xml:space="preserve">Show </w:t>
            </w:r>
            <w:r w:rsidR="00596A3A">
              <w:t>Slide</w:t>
            </w:r>
            <w:r>
              <w:t xml:space="preserve"> 17 of the PPT.</w:t>
            </w:r>
          </w:p>
          <w:p w14:paraId="132287C2" w14:textId="77777777" w:rsidR="00732B38" w:rsidRDefault="00732B38" w:rsidP="002C136D">
            <w:pPr>
              <w:pStyle w:val="ListParagraph"/>
              <w:numPr>
                <w:ilvl w:val="0"/>
                <w:numId w:val="15"/>
              </w:numPr>
            </w:pPr>
            <w:r>
              <w:t>Remind students that in Lesson 2 they learned about the molecules that make up cells and the atoms that make up the molecules.</w:t>
            </w:r>
          </w:p>
          <w:p w14:paraId="2EBEDD64" w14:textId="145ABDE9" w:rsidR="00732B38" w:rsidRPr="008A2329" w:rsidRDefault="00732B38" w:rsidP="002C136D">
            <w:pPr>
              <w:pStyle w:val="ListParagraph"/>
              <w:numPr>
                <w:ilvl w:val="0"/>
                <w:numId w:val="15"/>
              </w:numPr>
            </w:pPr>
            <w:r>
              <w:t xml:space="preserve">Discuss the answers to the first chart on the worksheet. The atoms in the large organic molecules of fungi primarily come from food. Water and air are used during cellular respiration. </w:t>
            </w:r>
          </w:p>
        </w:tc>
      </w:tr>
      <w:tr w:rsidR="00732B38" w:rsidRPr="00C559D3" w:rsidDel="00427B5A" w14:paraId="52DD9606" w14:textId="77777777" w:rsidTr="00EE2EAC">
        <w:trPr>
          <w:trHeight w:val="79"/>
        </w:trPr>
        <w:tc>
          <w:tcPr>
            <w:tcW w:w="9535" w:type="dxa"/>
          </w:tcPr>
          <w:p w14:paraId="159F6A4E" w14:textId="77777777" w:rsidR="00732B38" w:rsidRDefault="00732B38" w:rsidP="002C136D">
            <w:pPr>
              <w:pStyle w:val="ListParagraph"/>
              <w:numPr>
                <w:ilvl w:val="0"/>
                <w:numId w:val="52"/>
              </w:numPr>
              <w:ind w:left="342"/>
              <w:rPr>
                <w:b/>
                <w:i/>
                <w:iCs/>
                <w:color w:val="404040" w:themeColor="text1" w:themeTint="BF"/>
              </w:rPr>
            </w:pPr>
            <w:r>
              <w:rPr>
                <w:b/>
              </w:rPr>
              <w:t>Have students identify where the energy in decomposers come from.</w:t>
            </w:r>
          </w:p>
          <w:p w14:paraId="1FBDF21A" w14:textId="504A9CE6" w:rsidR="00732B38" w:rsidRDefault="00732B38" w:rsidP="00EE2EAC">
            <w:r>
              <w:t xml:space="preserve">Show </w:t>
            </w:r>
            <w:r w:rsidR="00596A3A">
              <w:t>Slide</w:t>
            </w:r>
            <w:r>
              <w:t xml:space="preserve"> 18 of the PPT.</w:t>
            </w:r>
          </w:p>
          <w:p w14:paraId="54FD9906" w14:textId="6E3FDF31" w:rsidR="00732B38" w:rsidRDefault="00732B38" w:rsidP="002C136D">
            <w:pPr>
              <w:pStyle w:val="ListParagraph"/>
              <w:numPr>
                <w:ilvl w:val="0"/>
                <w:numId w:val="16"/>
              </w:numPr>
            </w:pPr>
            <w:r>
              <w:t xml:space="preserve">Have students complete the second chart on </w:t>
            </w:r>
            <w:r w:rsidRPr="008803BB">
              <w:rPr>
                <w:color w:val="0000FF"/>
              </w:rPr>
              <w:t>5.1 Tracing the Atoms</w:t>
            </w:r>
            <w:r>
              <w:rPr>
                <w:color w:val="0000FF"/>
              </w:rPr>
              <w:t xml:space="preserve"> and Energy</w:t>
            </w:r>
            <w:r w:rsidRPr="008803BB">
              <w:rPr>
                <w:color w:val="0000FF"/>
              </w:rPr>
              <w:t xml:space="preserve"> in </w:t>
            </w:r>
            <w:r w:rsidR="008A6082">
              <w:rPr>
                <w:color w:val="0000FF"/>
              </w:rPr>
              <w:t>Fungi</w:t>
            </w:r>
            <w:r w:rsidRPr="008803BB">
              <w:rPr>
                <w:color w:val="0000FF"/>
              </w:rPr>
              <w:t xml:space="preserve"> Worksheet</w:t>
            </w:r>
            <w:r>
              <w:rPr>
                <w:color w:val="0000FF"/>
              </w:rPr>
              <w:t xml:space="preserve"> </w:t>
            </w:r>
            <w:r>
              <w:t>on energy with a partner.</w:t>
            </w:r>
          </w:p>
          <w:p w14:paraId="1FE46342" w14:textId="06BC4A3A" w:rsidR="00732B38" w:rsidRDefault="00732B38" w:rsidP="002C136D">
            <w:pPr>
              <w:pStyle w:val="ListParagraph"/>
              <w:numPr>
                <w:ilvl w:val="0"/>
                <w:numId w:val="16"/>
              </w:numPr>
            </w:pPr>
            <w:r>
              <w:t xml:space="preserve">Show </w:t>
            </w:r>
            <w:r w:rsidR="00596A3A">
              <w:t>Slide</w:t>
            </w:r>
            <w:r>
              <w:t xml:space="preserve"> 19. Remind students that chemical energy is in C-C and C-H bonds.</w:t>
            </w:r>
          </w:p>
          <w:p w14:paraId="17C099EB" w14:textId="77777777" w:rsidR="00732B38" w:rsidRPr="00D36C6F" w:rsidRDefault="00732B38" w:rsidP="002C136D">
            <w:pPr>
              <w:pStyle w:val="ListParagraph"/>
              <w:numPr>
                <w:ilvl w:val="0"/>
                <w:numId w:val="16"/>
              </w:numPr>
            </w:pPr>
            <w:r>
              <w:t xml:space="preserve">Discuss students’ answers together. Chemical energy is only found in the food that decomposers take in. There is no chemical energy in the water or air decomposers take in. </w:t>
            </w:r>
          </w:p>
        </w:tc>
      </w:tr>
      <w:tr w:rsidR="00732B38" w:rsidRPr="00C559D3" w:rsidDel="00427B5A" w14:paraId="730A0934" w14:textId="77777777" w:rsidTr="00EE2EAC">
        <w:trPr>
          <w:trHeight w:val="260"/>
        </w:trPr>
        <w:tc>
          <w:tcPr>
            <w:tcW w:w="9535" w:type="dxa"/>
          </w:tcPr>
          <w:p w14:paraId="19D1533A" w14:textId="77777777" w:rsidR="00732B38" w:rsidRPr="008C7FED" w:rsidRDefault="00732B38" w:rsidP="002C136D">
            <w:pPr>
              <w:pStyle w:val="ListParagraph"/>
              <w:numPr>
                <w:ilvl w:val="0"/>
                <w:numId w:val="52"/>
              </w:numPr>
              <w:ind w:left="342"/>
              <w:rPr>
                <w:rFonts w:eastAsia="SimSun"/>
                <w:b/>
                <w:i/>
                <w:iCs/>
                <w:color w:val="404040" w:themeColor="text1" w:themeTint="BF"/>
                <w:lang w:eastAsia="zh-CN"/>
              </w:rPr>
            </w:pPr>
            <w:r w:rsidRPr="008C7FED">
              <w:rPr>
                <w:rFonts w:eastAsia="SimSun"/>
                <w:b/>
                <w:lang w:eastAsia="zh-CN"/>
              </w:rPr>
              <w:t>Show students that there are many additional metabolic pathways.</w:t>
            </w:r>
          </w:p>
          <w:p w14:paraId="0E7292E4" w14:textId="21BB7496" w:rsidR="00732B38" w:rsidRDefault="00732B38" w:rsidP="00EE2EAC">
            <w:pPr>
              <w:rPr>
                <w:rFonts w:eastAsia="SimSun"/>
                <w:lang w:eastAsia="zh-CN"/>
              </w:rPr>
            </w:pPr>
            <w:r>
              <w:rPr>
                <w:rFonts w:eastAsia="SimSun"/>
                <w:lang w:eastAsia="zh-CN"/>
              </w:rPr>
              <w:t xml:space="preserve">Use </w:t>
            </w:r>
            <w:r w:rsidR="00596A3A">
              <w:rPr>
                <w:rFonts w:eastAsia="SimSun"/>
                <w:lang w:eastAsia="zh-CN"/>
              </w:rPr>
              <w:t>Slide</w:t>
            </w:r>
            <w:r>
              <w:rPr>
                <w:rFonts w:eastAsia="SimSun"/>
                <w:lang w:eastAsia="zh-CN"/>
              </w:rPr>
              <w:t xml:space="preserve"> 20</w:t>
            </w:r>
            <w:r>
              <w:rPr>
                <w:rFonts w:eastAsia="SimSun" w:hint="eastAsia"/>
                <w:lang w:eastAsia="zh-CN"/>
              </w:rPr>
              <w:t xml:space="preserve"> </w:t>
            </w:r>
            <w:r>
              <w:rPr>
                <w:rFonts w:eastAsia="SimSun"/>
                <w:lang w:eastAsia="zh-CN"/>
              </w:rPr>
              <w:t xml:space="preserve">and the </w:t>
            </w:r>
            <w:r w:rsidRPr="005843A9">
              <w:rPr>
                <w:rFonts w:eastAsia="SimSun"/>
                <w:color w:val="00B050"/>
                <w:lang w:eastAsia="zh-CN"/>
              </w:rPr>
              <w:t xml:space="preserve">Metabolic Pathways 11 x 17 Poster </w:t>
            </w:r>
            <w:r>
              <w:rPr>
                <w:rFonts w:eastAsia="SimSun"/>
                <w:lang w:eastAsia="zh-CN"/>
              </w:rPr>
              <w:t xml:space="preserve">to show students that there are many more metabolic pathways besides what they learned about in this lesson. </w:t>
            </w:r>
          </w:p>
          <w:p w14:paraId="5C79FEDB" w14:textId="77777777" w:rsidR="00732B38" w:rsidRDefault="00732B38" w:rsidP="002C136D">
            <w:pPr>
              <w:pStyle w:val="ListParagraph"/>
              <w:numPr>
                <w:ilvl w:val="0"/>
                <w:numId w:val="12"/>
              </w:numPr>
              <w:ind w:left="332"/>
              <w:rPr>
                <w:rFonts w:eastAsia="SimSun"/>
                <w:i/>
                <w:iCs/>
                <w:color w:val="404040" w:themeColor="text1" w:themeTint="BF"/>
                <w:lang w:eastAsia="zh-CN"/>
              </w:rPr>
            </w:pPr>
            <w:r>
              <w:rPr>
                <w:rFonts w:eastAsia="SimSun"/>
                <w:lang w:eastAsia="zh-CN"/>
              </w:rPr>
              <w:lastRenderedPageBreak/>
              <w:t xml:space="preserve">This poster only shows pathways in which small organic molecules are changed into other small organic molecules. There are other pathways that change small organic molecules into large organic molecules. </w:t>
            </w:r>
          </w:p>
          <w:p w14:paraId="4F330315" w14:textId="77777777" w:rsidR="00732B38" w:rsidRPr="008803BB" w:rsidRDefault="00732B38" w:rsidP="002C136D">
            <w:pPr>
              <w:pStyle w:val="ListParagraph"/>
              <w:numPr>
                <w:ilvl w:val="0"/>
                <w:numId w:val="12"/>
              </w:numPr>
              <w:ind w:left="332"/>
              <w:rPr>
                <w:rFonts w:eastAsia="SimSun"/>
                <w:i/>
                <w:iCs/>
                <w:color w:val="404040" w:themeColor="text1" w:themeTint="BF"/>
                <w:lang w:eastAsia="zh-CN"/>
              </w:rPr>
            </w:pPr>
            <w:r>
              <w:rPr>
                <w:rFonts w:eastAsia="SimSun"/>
                <w:lang w:eastAsia="zh-CN"/>
              </w:rPr>
              <w:t>Organisms are complex; this poster also offers students a glimpse of their complexity.</w:t>
            </w:r>
          </w:p>
        </w:tc>
      </w:tr>
    </w:tbl>
    <w:p w14:paraId="7EB48EA9" w14:textId="77777777" w:rsidR="00732B38" w:rsidRPr="00D438F2" w:rsidRDefault="00732B38" w:rsidP="00732B38"/>
    <w:p w14:paraId="6FD1DA3C" w14:textId="77777777" w:rsidR="00732B38" w:rsidRPr="00D438F2" w:rsidRDefault="00732B38" w:rsidP="00732B38">
      <w:pPr>
        <w:pStyle w:val="Heading2"/>
      </w:pPr>
      <w:r>
        <w:rPr>
          <w:color w:val="FF0000"/>
        </w:rPr>
        <w:t xml:space="preserve">Tab 3: </w:t>
      </w:r>
      <w:r w:rsidRPr="00D438F2">
        <w:t>Assessment</w:t>
      </w:r>
    </w:p>
    <w:p w14:paraId="53B0B5FE" w14:textId="77777777" w:rsidR="00732B38" w:rsidRDefault="00732B38" w:rsidP="002C136D">
      <w:pPr>
        <w:pStyle w:val="ListParagraph"/>
        <w:numPr>
          <w:ilvl w:val="0"/>
          <w:numId w:val="18"/>
        </w:numPr>
        <w:ind w:left="360" w:right="36"/>
      </w:pPr>
      <w:r w:rsidRPr="00B26AFD">
        <w:t xml:space="preserve">Matter tracing: </w:t>
      </w:r>
      <w:r>
        <w:t>note if students are able to recognize that the same atoms that were in food are still the atoms in the large organic molecules at the end of biosynthesis.</w:t>
      </w:r>
    </w:p>
    <w:p w14:paraId="3D42C0D8" w14:textId="77777777" w:rsidR="00732B38" w:rsidRDefault="00732B38" w:rsidP="002C136D">
      <w:pPr>
        <w:pStyle w:val="ListParagraph"/>
        <w:numPr>
          <w:ilvl w:val="0"/>
          <w:numId w:val="18"/>
        </w:numPr>
        <w:ind w:left="360" w:right="36"/>
      </w:pPr>
      <w:r>
        <w:t xml:space="preserve">Energy tracing: note the ways that students explain how chemical energy is conserved through both digestion and biosynthesis. </w:t>
      </w:r>
    </w:p>
    <w:p w14:paraId="44ECE3B4" w14:textId="76CBEF58" w:rsidR="00732B38" w:rsidRPr="008C7FED" w:rsidRDefault="00732B38" w:rsidP="002C136D">
      <w:pPr>
        <w:pStyle w:val="ListParagraph"/>
        <w:numPr>
          <w:ilvl w:val="0"/>
          <w:numId w:val="8"/>
        </w:numPr>
        <w:rPr>
          <w:color w:val="0000FF"/>
        </w:rPr>
      </w:pPr>
      <w:r>
        <w:t xml:space="preserve">Use </w:t>
      </w:r>
      <w:r w:rsidRPr="00FB583B">
        <w:rPr>
          <w:color w:val="7030A0"/>
        </w:rPr>
        <w:t xml:space="preserve">5.1 Grading the Tracing Atoms and Energy in </w:t>
      </w:r>
      <w:r w:rsidR="008A6082">
        <w:rPr>
          <w:color w:val="7030A0"/>
        </w:rPr>
        <w:t>Fungi</w:t>
      </w:r>
      <w:r w:rsidRPr="00FB583B">
        <w:rPr>
          <w:color w:val="7030A0"/>
        </w:rPr>
        <w:t xml:space="preserve"> Worksheet </w:t>
      </w:r>
      <w:r>
        <w:t xml:space="preserve">to grade students’ answers on </w:t>
      </w:r>
      <w:r w:rsidRPr="00F06519">
        <w:rPr>
          <w:color w:val="0000FF"/>
        </w:rPr>
        <w:t xml:space="preserve">5.1 Tracing Atoms and Energy in </w:t>
      </w:r>
      <w:r w:rsidR="008A6082">
        <w:rPr>
          <w:color w:val="0000FF"/>
        </w:rPr>
        <w:t>Fungi</w:t>
      </w:r>
      <w:r w:rsidRPr="00F06519">
        <w:rPr>
          <w:color w:val="0000FF"/>
        </w:rPr>
        <w:t xml:space="preserve"> Worksheet</w:t>
      </w:r>
      <w:r>
        <w:rPr>
          <w:color w:val="0000FF"/>
        </w:rPr>
        <w:t>.</w:t>
      </w:r>
    </w:p>
    <w:p w14:paraId="12E4DF3C" w14:textId="77777777" w:rsidR="00732B38" w:rsidRDefault="00732B38" w:rsidP="00732B38">
      <w:pPr>
        <w:pStyle w:val="Heading2"/>
      </w:pPr>
      <w:r w:rsidRPr="00B517E1">
        <w:rPr>
          <w:color w:val="FF0000"/>
        </w:rPr>
        <w:t>Tab 4</w:t>
      </w:r>
      <w:r>
        <w:t>: Differentiation &amp;</w:t>
      </w:r>
      <w:r w:rsidRPr="00761F92">
        <w:t xml:space="preserve"> </w:t>
      </w:r>
      <w:r w:rsidRPr="00D438F2">
        <w:t>Extending the Learning</w:t>
      </w:r>
      <w:r>
        <w:t xml:space="preserve"> </w:t>
      </w:r>
    </w:p>
    <w:p w14:paraId="7154CDAC" w14:textId="77777777" w:rsidR="00732B38" w:rsidRDefault="00732B38" w:rsidP="00732B38">
      <w:pPr>
        <w:pStyle w:val="Heading3"/>
        <w:rPr>
          <w:color w:val="FF0000"/>
        </w:rPr>
      </w:pPr>
      <w:r>
        <w:t xml:space="preserve">Differentiation </w:t>
      </w:r>
      <w:r>
        <w:rPr>
          <w:color w:val="FF0000"/>
        </w:rPr>
        <w:t>(Accordion)</w:t>
      </w:r>
    </w:p>
    <w:p w14:paraId="55AC2F27" w14:textId="77777777" w:rsidR="00E86F65" w:rsidRPr="00CD05DE" w:rsidRDefault="00E86F65" w:rsidP="00E86F65">
      <w:pPr>
        <w:pStyle w:val="ListParagraph"/>
        <w:numPr>
          <w:ilvl w:val="0"/>
          <w:numId w:val="9"/>
        </w:numPr>
      </w:pPr>
      <w:r w:rsidRPr="00CD05DE">
        <w:rPr>
          <w:color w:val="000000"/>
        </w:rPr>
        <w:t>Introduce the terms Large Organic Molecules and Small Organic Molecules with examples. Students will need this information to explain digestion and biosynthesis.  </w:t>
      </w:r>
    </w:p>
    <w:p w14:paraId="4999BBEA" w14:textId="77777777" w:rsidR="00E86F65" w:rsidRPr="00CD05DE" w:rsidRDefault="00E86F65" w:rsidP="00E86F65">
      <w:pPr>
        <w:pStyle w:val="ListParagraph"/>
        <w:numPr>
          <w:ilvl w:val="0"/>
          <w:numId w:val="9"/>
        </w:numPr>
      </w:pPr>
      <w:r w:rsidRPr="00CD05DE">
        <w:rPr>
          <w:color w:val="000000"/>
        </w:rPr>
        <w:t>Strategic grouping with strong speakers</w:t>
      </w:r>
    </w:p>
    <w:p w14:paraId="29CAE217" w14:textId="2E46C69C" w:rsidR="00E86F65" w:rsidRPr="00CD05DE" w:rsidRDefault="00E86F65" w:rsidP="00E86F65">
      <w:pPr>
        <w:pStyle w:val="ListParagraph"/>
        <w:numPr>
          <w:ilvl w:val="0"/>
          <w:numId w:val="9"/>
        </w:numPr>
      </w:pPr>
      <w:r w:rsidRPr="00CD05DE">
        <w:rPr>
          <w:color w:val="000000"/>
        </w:rPr>
        <w:t xml:space="preserve">Hand out </w:t>
      </w:r>
      <w:r>
        <w:rPr>
          <w:color w:val="000000"/>
        </w:rPr>
        <w:t xml:space="preserve">individual </w:t>
      </w:r>
      <w:r w:rsidRPr="00E86F65">
        <w:rPr>
          <w:color w:val="0000F1"/>
        </w:rPr>
        <w:t xml:space="preserve">Decomposer Posters </w:t>
      </w:r>
      <w:r w:rsidRPr="00CD05DE">
        <w:rPr>
          <w:color w:val="000000"/>
        </w:rPr>
        <w:t xml:space="preserve">for students to trace molecules that can be written on and kept in the accompaniment of the </w:t>
      </w:r>
      <w:r>
        <w:rPr>
          <w:color w:val="000000"/>
        </w:rPr>
        <w:t>p</w:t>
      </w:r>
      <w:r w:rsidRPr="00CD05DE">
        <w:rPr>
          <w:color w:val="000000"/>
        </w:rPr>
        <w:t>enny/</w:t>
      </w:r>
      <w:r>
        <w:rPr>
          <w:color w:val="000000"/>
        </w:rPr>
        <w:t>n</w:t>
      </w:r>
      <w:r w:rsidRPr="00CD05DE">
        <w:rPr>
          <w:color w:val="000000"/>
        </w:rPr>
        <w:t>ickel exercise</w:t>
      </w:r>
    </w:p>
    <w:p w14:paraId="67505D47" w14:textId="339D968A" w:rsidR="00E86F65" w:rsidRPr="00CD05DE" w:rsidRDefault="00E86F65" w:rsidP="00E86F65">
      <w:pPr>
        <w:pStyle w:val="ListParagraph"/>
        <w:numPr>
          <w:ilvl w:val="0"/>
          <w:numId w:val="9"/>
        </w:numPr>
      </w:pPr>
      <w:r w:rsidRPr="00CD05DE">
        <w:rPr>
          <w:color w:val="000000"/>
        </w:rPr>
        <w:t xml:space="preserve">Work on Tracing Atoms and Energy </w:t>
      </w:r>
      <w:r>
        <w:rPr>
          <w:color w:val="000000"/>
        </w:rPr>
        <w:t xml:space="preserve">in Fungi </w:t>
      </w:r>
      <w:r w:rsidRPr="00CD05DE">
        <w:rPr>
          <w:color w:val="000000"/>
        </w:rPr>
        <w:t>worksheet together</w:t>
      </w:r>
      <w:r>
        <w:rPr>
          <w:color w:val="000000"/>
        </w:rPr>
        <w:t xml:space="preserve"> and </w:t>
      </w:r>
      <w:r w:rsidRPr="00CD05DE">
        <w:rPr>
          <w:color w:val="000000"/>
        </w:rPr>
        <w:t xml:space="preserve">create a pie chart to show what makes up </w:t>
      </w:r>
      <w:r>
        <w:rPr>
          <w:color w:val="000000"/>
        </w:rPr>
        <w:t>decomposers</w:t>
      </w:r>
      <w:r w:rsidRPr="00CD05DE">
        <w:rPr>
          <w:color w:val="000000"/>
        </w:rPr>
        <w:t xml:space="preserve"> from the information students gather</w:t>
      </w:r>
    </w:p>
    <w:p w14:paraId="5D632742" w14:textId="77777777" w:rsidR="00732B38" w:rsidRDefault="00732B38" w:rsidP="00732B38"/>
    <w:p w14:paraId="3FE5FED8" w14:textId="77777777" w:rsidR="00732B38" w:rsidRDefault="00732B38" w:rsidP="00732B38">
      <w:pPr>
        <w:pStyle w:val="Heading3"/>
      </w:pPr>
      <w:r>
        <w:t xml:space="preserve">Modifications </w:t>
      </w:r>
      <w:r>
        <w:rPr>
          <w:color w:val="FF0000"/>
        </w:rPr>
        <w:t>(Accordion)</w:t>
      </w:r>
    </w:p>
    <w:p w14:paraId="41EFFADF" w14:textId="77777777" w:rsidR="00732B38" w:rsidRDefault="00732B38" w:rsidP="002C136D">
      <w:pPr>
        <w:pStyle w:val="ListParagraph"/>
        <w:numPr>
          <w:ilvl w:val="0"/>
          <w:numId w:val="19"/>
        </w:numPr>
        <w:ind w:left="360" w:right="36"/>
      </w:pPr>
      <w:r>
        <w:t>At the end of the a</w:t>
      </w:r>
      <w:r w:rsidRPr="004F6C82">
        <w:t xml:space="preserve">ctivity, have students explain the difference between biosynthesis and digestion to a partner. </w:t>
      </w:r>
    </w:p>
    <w:p w14:paraId="756E8593" w14:textId="0FC88701" w:rsidR="00732B38" w:rsidRDefault="00732B38" w:rsidP="002C136D">
      <w:pPr>
        <w:pStyle w:val="ListParagraph"/>
        <w:numPr>
          <w:ilvl w:val="0"/>
          <w:numId w:val="19"/>
        </w:numPr>
        <w:ind w:left="360" w:right="36"/>
      </w:pPr>
      <w:r>
        <w:t xml:space="preserve">Have the students “act out” digestion and biosynthesis by assigning them molecules using signs. Have them move around the room to represent the two processes by linking and unlinking hands. </w:t>
      </w:r>
    </w:p>
    <w:p w14:paraId="2C0741D4" w14:textId="77777777" w:rsidR="00732B38" w:rsidRPr="00761F92" w:rsidRDefault="00732B38" w:rsidP="00732B38">
      <w:pPr>
        <w:pStyle w:val="Heading3"/>
      </w:pPr>
      <w:r w:rsidRPr="00D438F2">
        <w:t>Extending the Learning</w:t>
      </w:r>
      <w:r>
        <w:t xml:space="preserve"> </w:t>
      </w:r>
      <w:r>
        <w:rPr>
          <w:color w:val="FF0000"/>
        </w:rPr>
        <w:t>(Accordion)</w:t>
      </w:r>
    </w:p>
    <w:p w14:paraId="7F920D1A" w14:textId="53387707" w:rsidR="00732B38" w:rsidRPr="00ED4285" w:rsidRDefault="00732B38" w:rsidP="002C136D">
      <w:pPr>
        <w:pStyle w:val="ListParagraph"/>
        <w:numPr>
          <w:ilvl w:val="0"/>
          <w:numId w:val="20"/>
        </w:numPr>
        <w:spacing w:after="0"/>
        <w:ind w:left="360" w:right="43"/>
      </w:pPr>
      <w:r>
        <w:t>Listen to</w:t>
      </w:r>
      <w:r w:rsidRPr="005A34A3">
        <w:t xml:space="preserve"> the National Geographic Podcas</w:t>
      </w:r>
      <w:r>
        <w:t>t from the Encyclopedia of Life (</w:t>
      </w:r>
      <w:hyperlink r:id="rId17" w:history="1">
        <w:r w:rsidR="00E86F65" w:rsidRPr="00090350">
          <w:rPr>
            <w:rStyle w:val="Hyperlink"/>
          </w:rPr>
          <w:t>http://eol.org/info/podcasts_fungi</w:t>
        </w:r>
      </w:hyperlink>
      <w:r>
        <w:t>)</w:t>
      </w:r>
    </w:p>
    <w:p w14:paraId="030DAEB0" w14:textId="75E58FD8" w:rsidR="00732B38" w:rsidRPr="00732B38" w:rsidRDefault="00732B38" w:rsidP="002C136D">
      <w:pPr>
        <w:pStyle w:val="ListParagraph"/>
        <w:numPr>
          <w:ilvl w:val="0"/>
          <w:numId w:val="20"/>
        </w:numPr>
        <w:ind w:left="360" w:right="43"/>
      </w:pPr>
      <w:r>
        <w:t xml:space="preserve">Unlike plants and animals, fungi do not have a vascular system to move materials long distances.  Instead materials move long </w:t>
      </w:r>
      <w:r w:rsidRPr="00D964F2">
        <w:t>distances through fun</w:t>
      </w:r>
      <w:r>
        <w:t>g</w:t>
      </w:r>
      <w:r w:rsidRPr="00D964F2">
        <w:t>al hyphae</w:t>
      </w:r>
      <w:r>
        <w:t>. This</w:t>
      </w:r>
      <w:r w:rsidRPr="00D964F2">
        <w:t xml:space="preserve"> is accomplished by both pressur</w:t>
      </w:r>
      <w:r>
        <w:t>ized bulk</w:t>
      </w:r>
      <w:r w:rsidRPr="00D964F2">
        <w:t xml:space="preserve"> flow (similar to sap movement in the phloem of plants) and cytoplasmic streaming (similar to movement of materials within amoebas).  You can show your students a video of hyphal cytoplasmic</w:t>
      </w:r>
      <w:r>
        <w:t xml:space="preserve"> streaming here</w:t>
      </w:r>
      <w:r w:rsidRPr="00D964F2">
        <w:t>:</w:t>
      </w:r>
      <w:r>
        <w:t xml:space="preserve"> </w:t>
      </w:r>
      <w:hyperlink r:id="rId18" w:history="1">
        <w:r w:rsidRPr="0053537B">
          <w:rPr>
            <w:rStyle w:val="Hyperlink"/>
          </w:rPr>
          <w:t>https://www.youtube.com/watch?v=Ry0E5YTEazs</w:t>
        </w:r>
      </w:hyperlink>
      <w:r>
        <w:t xml:space="preserve"> </w:t>
      </w:r>
    </w:p>
    <w:p w14:paraId="723552F0" w14:textId="77777777" w:rsidR="00732B38" w:rsidRDefault="00732B38">
      <w:pPr>
        <w:spacing w:after="0"/>
        <w:rPr>
          <w:b/>
          <w:kern w:val="28"/>
          <w:sz w:val="36"/>
        </w:rPr>
      </w:pPr>
      <w:r>
        <w:br w:type="page"/>
      </w:r>
    </w:p>
    <w:p w14:paraId="3EF33AE1" w14:textId="5FA05EB2" w:rsidR="00732B38" w:rsidRDefault="00732B38" w:rsidP="00732B38">
      <w:pPr>
        <w:pStyle w:val="Heading1"/>
      </w:pPr>
      <w:r>
        <w:rPr>
          <w:noProof/>
        </w:rPr>
        <w:lastRenderedPageBreak/>
        <mc:AlternateContent>
          <mc:Choice Requires="wpg">
            <w:drawing>
              <wp:anchor distT="0" distB="0" distL="114300" distR="114300" simplePos="0" relativeHeight="251665408" behindDoc="0" locked="0" layoutInCell="1" allowOverlap="1" wp14:anchorId="3F934B32" wp14:editId="2547D76A">
                <wp:simplePos x="0" y="0"/>
                <wp:positionH relativeFrom="column">
                  <wp:posOffset>-531627</wp:posOffset>
                </wp:positionH>
                <wp:positionV relativeFrom="paragraph">
                  <wp:posOffset>-131843</wp:posOffset>
                </wp:positionV>
                <wp:extent cx="800100" cy="457200"/>
                <wp:effectExtent l="50800" t="0" r="0" b="0"/>
                <wp:wrapNone/>
                <wp:docPr id="16" name="Group 16"/>
                <wp:cNvGraphicFramePr/>
                <a:graphic xmlns:a="http://schemas.openxmlformats.org/drawingml/2006/main">
                  <a:graphicData uri="http://schemas.microsoft.com/office/word/2010/wordprocessingGroup">
                    <wpg:wgp>
                      <wpg:cNvGrpSpPr/>
                      <wpg:grpSpPr>
                        <a:xfrm>
                          <a:off x="0" y="0"/>
                          <a:ext cx="800100" cy="457200"/>
                          <a:chOff x="0" y="0"/>
                          <a:chExt cx="800100" cy="457200"/>
                        </a:xfrm>
                      </wpg:grpSpPr>
                      <pic:pic xmlns:pic="http://schemas.openxmlformats.org/drawingml/2006/picture">
                        <pic:nvPicPr>
                          <pic:cNvPr id="17" name="Picture 17"/>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342900" y="0"/>
                            <a:ext cx="457200" cy="45720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wpg:grpSp>
                        <wpg:cNvPr id="18" name="Group 18"/>
                        <wpg:cNvGrpSpPr/>
                        <wpg:grpSpPr>
                          <a:xfrm>
                            <a:off x="0" y="114300"/>
                            <a:ext cx="342900" cy="160020"/>
                            <a:chOff x="0" y="0"/>
                            <a:chExt cx="571500" cy="342900"/>
                          </a:xfrm>
                        </wpg:grpSpPr>
                        <wps:wsp>
                          <wps:cNvPr id="22" name="Curved Right Arrow 22"/>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Curved Right Arrow 23"/>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6DF2D20A" id="Group 16" o:spid="_x0000_s1026" style="position:absolute;margin-left:-41.85pt;margin-top:-10.4pt;width:63pt;height:36pt;z-index:251665408" coordsize="8001,457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7" type="#_x0000_t75" style="position:absolute;left:3429;width:4572;height:457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">
                  <v:imagedata r:id="rId19" o:title=""/>
                </v:shape>
                <v:group id="Group 18" o:spid="_x0000_s1028" style="position:absolute;top:1143;width:3429;height:1600" coordsize="5715,342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">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22" o:spid="_x0000_s1029"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" adj="14400,19800,16200" fillcolor="black [3213]" strokecolor="black [3213]">
                    <v:shadow on="t" color="black" opacity="22937f" origin=",.5" offset="0,.63889mm"/>
                  </v:shape>
                  <v:shape id="Curved Right Arrow 23" o:spid="_x0000_s1030"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" adj="14400,19800,16200" fillcolor="black [3213]" strokecolor="black [3213]">
                    <v:shadow on="t" color="black" opacity="22937f" origin=",.5" offset="0,.63889mm"/>
                  </v:shape>
                </v:group>
              </v:group>
            </w:pict>
          </mc:Fallback>
        </mc:AlternateContent>
      </w:r>
      <w:r w:rsidRPr="00D438F2">
        <w:t>Activity</w:t>
      </w:r>
      <w:r>
        <w:t xml:space="preserve"> 5.2: Molecular Models for Fungi Growing: Digestion and Biosynthesis (40 min) </w:t>
      </w:r>
    </w:p>
    <w:p w14:paraId="26C64B51" w14:textId="77777777" w:rsidR="00732B38" w:rsidRDefault="00732B38" w:rsidP="00732B38">
      <w:pPr>
        <w:pStyle w:val="Heading2"/>
      </w:pPr>
      <w:r>
        <w:rPr>
          <w:color w:val="FF0000"/>
        </w:rPr>
        <w:t>Tab 1:</w:t>
      </w:r>
      <w:r>
        <w:t xml:space="preserve"> Overview and Preparation</w:t>
      </w:r>
    </w:p>
    <w:p w14:paraId="20442BA2" w14:textId="77777777" w:rsidR="00732B38" w:rsidRPr="002B5F20" w:rsidRDefault="00732B38" w:rsidP="00732B38">
      <w:pPr>
        <w:pStyle w:val="Heading3"/>
      </w:pPr>
      <w:r>
        <w:t>Target Student Performance</w:t>
      </w:r>
    </w:p>
    <w:p w14:paraId="255D9542" w14:textId="126582C2" w:rsidR="00EE2EAC" w:rsidRPr="00EE2EAC" w:rsidRDefault="00EE2EAC" w:rsidP="00732B38">
      <w:pPr>
        <w:pStyle w:val="Heading3"/>
        <w:tabs>
          <w:tab w:val="left" w:pos="3664"/>
        </w:tabs>
        <w:rPr>
          <w:b w:val="0"/>
          <w:bCs w:val="0"/>
          <w:sz w:val="22"/>
          <w:szCs w:val="22"/>
        </w:rPr>
      </w:pPr>
      <w:r w:rsidRPr="00EE2EAC">
        <w:rPr>
          <w:b w:val="0"/>
          <w:bCs w:val="0"/>
          <w:sz w:val="22"/>
          <w:szCs w:val="22"/>
        </w:rPr>
        <w:t>Students use molecular models to explain how polymers are broken into monomers during the process of digestion and monomers are linked into polymers during biosynthesis.</w:t>
      </w:r>
    </w:p>
    <w:p w14:paraId="0454EEC3" w14:textId="37D945F5" w:rsidR="00732B38" w:rsidRPr="00DB72EE" w:rsidRDefault="00732B38" w:rsidP="00732B38">
      <w:pPr>
        <w:pStyle w:val="Heading3"/>
        <w:tabs>
          <w:tab w:val="left" w:pos="3664"/>
        </w:tabs>
      </w:pPr>
      <w:r w:rsidRPr="00DB72EE">
        <w:t>Materials You Provide</w:t>
      </w:r>
      <w:r>
        <w:tab/>
      </w:r>
    </w:p>
    <w:p w14:paraId="495861F1" w14:textId="77777777" w:rsidR="00732B38" w:rsidRPr="00955D20" w:rsidRDefault="00732B38" w:rsidP="002C136D">
      <w:pPr>
        <w:pStyle w:val="ListParagraph"/>
        <w:numPr>
          <w:ilvl w:val="0"/>
          <w:numId w:val="9"/>
        </w:numPr>
        <w:rPr>
          <w:i/>
        </w:rPr>
      </w:pPr>
      <w:r w:rsidRPr="00955D20">
        <w:t>scissors (1 per pair of students)</w:t>
      </w:r>
    </w:p>
    <w:p w14:paraId="5EB22FBE" w14:textId="77777777" w:rsidR="00732B38" w:rsidRPr="00955D20" w:rsidRDefault="00732B38" w:rsidP="002C136D">
      <w:pPr>
        <w:pStyle w:val="ListParagraph"/>
        <w:numPr>
          <w:ilvl w:val="0"/>
          <w:numId w:val="9"/>
        </w:numPr>
      </w:pPr>
      <w:r w:rsidRPr="00955D20">
        <w:t>re</w:t>
      </w:r>
      <w:r>
        <w:t>movable or re-stick</w:t>
      </w:r>
      <w:r w:rsidRPr="00955D20">
        <w:t xml:space="preserve"> tape (1 </w:t>
      </w:r>
      <w:r>
        <w:t xml:space="preserve">dispenser </w:t>
      </w:r>
      <w:r w:rsidRPr="00955D20">
        <w:t>per pair of students)</w:t>
      </w:r>
    </w:p>
    <w:p w14:paraId="74DE7A04" w14:textId="77777777" w:rsidR="00732B38" w:rsidRPr="00DB72EE" w:rsidRDefault="00732B38" w:rsidP="00732B38">
      <w:pPr>
        <w:pStyle w:val="Heading3"/>
      </w:pPr>
      <w:r w:rsidRPr="00DB72EE">
        <w:t>Resources Provided</w:t>
      </w:r>
    </w:p>
    <w:p w14:paraId="15FBDE2C" w14:textId="77777777" w:rsidR="00732B38" w:rsidRPr="00F01A0E" w:rsidRDefault="00732B38" w:rsidP="002C136D">
      <w:pPr>
        <w:pStyle w:val="ListParagraph"/>
        <w:numPr>
          <w:ilvl w:val="0"/>
          <w:numId w:val="8"/>
        </w:numPr>
        <w:spacing w:after="0"/>
        <w:jc w:val="both"/>
        <w:rPr>
          <w:color w:val="0000FF"/>
        </w:rPr>
      </w:pPr>
      <w:r w:rsidRPr="00F01A0E">
        <w:rPr>
          <w:rFonts w:eastAsia="SimSun"/>
          <w:color w:val="0000FF"/>
          <w:lang w:eastAsia="zh-CN"/>
        </w:rPr>
        <w:t>5.</w:t>
      </w:r>
      <w:r>
        <w:rPr>
          <w:rFonts w:eastAsia="SimSun"/>
          <w:color w:val="0000FF"/>
          <w:lang w:eastAsia="zh-CN"/>
        </w:rPr>
        <w:t>2</w:t>
      </w:r>
      <w:r w:rsidRPr="00F01A0E">
        <w:rPr>
          <w:rFonts w:eastAsia="SimSun"/>
          <w:color w:val="0000FF"/>
          <w:lang w:eastAsia="zh-CN"/>
        </w:rPr>
        <w:t xml:space="preserve"> Molecular Models for </w:t>
      </w:r>
      <w:r>
        <w:rPr>
          <w:rFonts w:eastAsia="SimSun"/>
          <w:color w:val="0000FF"/>
          <w:lang w:eastAsia="zh-CN"/>
        </w:rPr>
        <w:t>Fungi</w:t>
      </w:r>
      <w:r w:rsidRPr="00F01A0E">
        <w:rPr>
          <w:rFonts w:eastAsia="SimSun"/>
          <w:color w:val="0000FF"/>
          <w:lang w:eastAsia="zh-CN"/>
        </w:rPr>
        <w:t xml:space="preserve"> Growing: Digestion and Biosynthesis PPT</w:t>
      </w:r>
    </w:p>
    <w:p w14:paraId="26740755" w14:textId="2A9F1ABA" w:rsidR="00732B38" w:rsidRPr="008A6082" w:rsidRDefault="00732B38" w:rsidP="002C136D">
      <w:pPr>
        <w:pStyle w:val="ListParagraph"/>
        <w:numPr>
          <w:ilvl w:val="0"/>
          <w:numId w:val="8"/>
        </w:numPr>
        <w:rPr>
          <w:color w:val="0000FF"/>
        </w:rPr>
      </w:pPr>
      <w:r w:rsidRPr="00F01A0E">
        <w:rPr>
          <w:rFonts w:eastAsia="SimSun"/>
          <w:color w:val="0000FF"/>
          <w:lang w:eastAsia="zh-CN"/>
        </w:rPr>
        <w:t>5</w:t>
      </w:r>
      <w:r w:rsidRPr="00F01A0E">
        <w:rPr>
          <w:color w:val="0000FF"/>
        </w:rPr>
        <w:t>.</w:t>
      </w:r>
      <w:r>
        <w:rPr>
          <w:color w:val="0000FF"/>
        </w:rPr>
        <w:t>2</w:t>
      </w:r>
      <w:r w:rsidRPr="00F01A0E">
        <w:rPr>
          <w:color w:val="0000FF"/>
        </w:rPr>
        <w:t xml:space="preserve"> Polymers for Cutting Handout </w:t>
      </w:r>
      <w:r w:rsidRPr="008C7FED">
        <w:t>(1 copy for every four students)</w:t>
      </w:r>
    </w:p>
    <w:p w14:paraId="4C4A1B6C" w14:textId="77777777" w:rsidR="00732B38" w:rsidRPr="005843A9" w:rsidRDefault="00732B38" w:rsidP="00732B38">
      <w:pPr>
        <w:pStyle w:val="Heading3"/>
      </w:pPr>
      <w:r>
        <w:t xml:space="preserve">Recurring </w:t>
      </w:r>
      <w:r w:rsidRPr="00DB72EE">
        <w:t xml:space="preserve">Resources </w:t>
      </w:r>
    </w:p>
    <w:p w14:paraId="520AEC61" w14:textId="77777777" w:rsidR="00732B38" w:rsidRPr="00F01A0E" w:rsidRDefault="00732B38" w:rsidP="002C136D">
      <w:pPr>
        <w:pStyle w:val="ListParagraph"/>
        <w:numPr>
          <w:ilvl w:val="0"/>
          <w:numId w:val="8"/>
        </w:numPr>
        <w:jc w:val="both"/>
        <w:rPr>
          <w:color w:val="0000FF"/>
        </w:rPr>
      </w:pPr>
      <w:r w:rsidRPr="005843A9">
        <w:rPr>
          <w:color w:val="00B050"/>
        </w:rPr>
        <w:t xml:space="preserve">Molecular Models 11 x 17 Placemat </w:t>
      </w:r>
      <w:r w:rsidRPr="00F01A0E">
        <w:t>(1 per pair of students)</w:t>
      </w:r>
    </w:p>
    <w:p w14:paraId="081B1F88" w14:textId="77777777" w:rsidR="00732B38" w:rsidRPr="00F01A0E" w:rsidRDefault="00732B38" w:rsidP="002C136D">
      <w:pPr>
        <w:pStyle w:val="ListParagraph"/>
        <w:numPr>
          <w:ilvl w:val="0"/>
          <w:numId w:val="8"/>
        </w:numPr>
        <w:jc w:val="both"/>
        <w:rPr>
          <w:color w:val="0000FF"/>
        </w:rPr>
      </w:pPr>
      <w:r w:rsidRPr="005843A9">
        <w:rPr>
          <w:color w:val="00B050"/>
        </w:rPr>
        <w:t xml:space="preserve">Forms of Energy Cards </w:t>
      </w:r>
      <w:r w:rsidRPr="00F01A0E">
        <w:t>(1 per pair of students)</w:t>
      </w:r>
    </w:p>
    <w:p w14:paraId="1395532A" w14:textId="77777777" w:rsidR="00732B38" w:rsidRPr="00F01A0E" w:rsidRDefault="00732B38" w:rsidP="002C136D">
      <w:pPr>
        <w:pStyle w:val="ListParagraph"/>
        <w:numPr>
          <w:ilvl w:val="0"/>
          <w:numId w:val="8"/>
        </w:numPr>
        <w:jc w:val="both"/>
        <w:rPr>
          <w:color w:val="0000FF"/>
        </w:rPr>
      </w:pPr>
      <w:r w:rsidRPr="005843A9">
        <w:rPr>
          <w:color w:val="00B050"/>
        </w:rPr>
        <w:t xml:space="preserve">Digestion and Biosynthesis of Carbohydrates 11 x 17 Poster </w:t>
      </w:r>
      <w:r w:rsidRPr="00F01A0E">
        <w:t>(1 per class)</w:t>
      </w:r>
    </w:p>
    <w:p w14:paraId="50425835" w14:textId="77777777" w:rsidR="00732B38" w:rsidRPr="00F01A0E" w:rsidRDefault="00732B38" w:rsidP="002C136D">
      <w:pPr>
        <w:pStyle w:val="ListParagraph"/>
        <w:numPr>
          <w:ilvl w:val="0"/>
          <w:numId w:val="8"/>
        </w:numPr>
        <w:jc w:val="both"/>
        <w:rPr>
          <w:color w:val="0000FF"/>
        </w:rPr>
      </w:pPr>
      <w:r w:rsidRPr="005843A9">
        <w:rPr>
          <w:color w:val="00B050"/>
        </w:rPr>
        <w:t xml:space="preserve">Digestion and Biosynthesis of Protein 11 x 17 Poster </w:t>
      </w:r>
      <w:r w:rsidRPr="00F01A0E">
        <w:t>(1 per class)</w:t>
      </w:r>
    </w:p>
    <w:p w14:paraId="1C3EC63E" w14:textId="77777777" w:rsidR="00732B38" w:rsidRPr="008C7FED" w:rsidRDefault="00732B38" w:rsidP="002C136D">
      <w:pPr>
        <w:pStyle w:val="ListParagraph"/>
        <w:numPr>
          <w:ilvl w:val="0"/>
          <w:numId w:val="8"/>
        </w:numPr>
        <w:jc w:val="both"/>
        <w:rPr>
          <w:color w:val="0000FF"/>
        </w:rPr>
      </w:pPr>
      <w:r w:rsidRPr="008A3B83">
        <w:rPr>
          <w:color w:val="0000F1"/>
        </w:rPr>
        <w:t>Decomposer 11 x 17 Poster</w:t>
      </w:r>
      <w:r w:rsidRPr="005843A9">
        <w:rPr>
          <w:color w:val="00B050"/>
        </w:rPr>
        <w:t xml:space="preserve"> </w:t>
      </w:r>
      <w:r w:rsidRPr="00F01A0E">
        <w:t>(1 per class)</w:t>
      </w:r>
    </w:p>
    <w:p w14:paraId="2F47FBF6" w14:textId="77777777" w:rsidR="00732B38" w:rsidRPr="00DB72EE" w:rsidRDefault="00732B38" w:rsidP="00732B38">
      <w:pPr>
        <w:pStyle w:val="Heading3"/>
        <w:jc w:val="both"/>
      </w:pPr>
      <w:r w:rsidRPr="00DB72EE">
        <w:t>Setup</w:t>
      </w:r>
    </w:p>
    <w:p w14:paraId="7799D21F" w14:textId="77777777" w:rsidR="00732B38" w:rsidRPr="00F519D3" w:rsidRDefault="00732B38" w:rsidP="00732B38">
      <w:r w:rsidRPr="00955D20">
        <w:t>Prepare one</w:t>
      </w:r>
      <w:r>
        <w:t xml:space="preserve"> </w:t>
      </w:r>
      <w:r w:rsidRPr="005843A9">
        <w:rPr>
          <w:color w:val="00B050"/>
        </w:rPr>
        <w:t>Molecular Models 11 x 17 Placemat</w:t>
      </w:r>
      <w:r w:rsidRPr="00955D20">
        <w:t xml:space="preserve">, one pair of scissors, </w:t>
      </w:r>
      <w:r>
        <w:t xml:space="preserve">one set of </w:t>
      </w:r>
      <w:r w:rsidRPr="005843A9">
        <w:rPr>
          <w:color w:val="00B050"/>
        </w:rPr>
        <w:t>Forms of Energy Cards</w:t>
      </w:r>
      <w:r>
        <w:t xml:space="preserve">, </w:t>
      </w:r>
      <w:r w:rsidRPr="00955D20">
        <w:t xml:space="preserve">and one </w:t>
      </w:r>
      <w:r>
        <w:t>removable</w:t>
      </w:r>
      <w:r w:rsidRPr="00955D20">
        <w:t xml:space="preserve"> tape dispenser</w:t>
      </w:r>
      <w:r>
        <w:t xml:space="preserve"> for each pair of students</w:t>
      </w:r>
      <w:r w:rsidRPr="00955D20">
        <w:t xml:space="preserve">. Print </w:t>
      </w:r>
      <w:r>
        <w:t>one copy of</w:t>
      </w:r>
      <w:r w:rsidRPr="00955D20">
        <w:t xml:space="preserve"> </w:t>
      </w:r>
      <w:r>
        <w:rPr>
          <w:rFonts w:eastAsia="SimSun" w:hint="eastAsia"/>
          <w:color w:val="0000FF"/>
          <w:lang w:eastAsia="zh-CN"/>
        </w:rPr>
        <w:t>5</w:t>
      </w:r>
      <w:r>
        <w:rPr>
          <w:color w:val="0000FF"/>
        </w:rPr>
        <w:t>.2 Polymers for Cutting Handout</w:t>
      </w:r>
      <w:r w:rsidRPr="00955D20">
        <w:rPr>
          <w:color w:val="0000FF"/>
        </w:rPr>
        <w:t xml:space="preserve"> </w:t>
      </w:r>
      <w:r>
        <w:t xml:space="preserve">for every four students. </w:t>
      </w:r>
      <w:r w:rsidRPr="00955D20">
        <w:t xml:space="preserve">Cut </w:t>
      </w:r>
      <w:r>
        <w:t>each handout in half</w:t>
      </w:r>
      <w:r w:rsidRPr="00955D20">
        <w:t xml:space="preserve"> so you can give each pair one of each polymer </w:t>
      </w:r>
      <w:r>
        <w:t xml:space="preserve">(protein, carbohydrate, and fat) </w:t>
      </w:r>
      <w:r w:rsidRPr="00955D20">
        <w:t xml:space="preserve">and the attached water molecules. Prepare a computer and a projector to display the PPT. </w:t>
      </w:r>
      <w:r>
        <w:t xml:space="preserve">Print and hang the </w:t>
      </w:r>
      <w:r w:rsidRPr="005843A9">
        <w:rPr>
          <w:color w:val="00B050"/>
        </w:rPr>
        <w:t>Digestion and Biosynthesis 11 X 17 Posters,</w:t>
      </w:r>
      <w:r>
        <w:t xml:space="preserve"> the </w:t>
      </w:r>
      <w:r w:rsidRPr="008A3B83">
        <w:rPr>
          <w:color w:val="0000F1"/>
        </w:rPr>
        <w:t>Decomposer 11 x 17 Poster</w:t>
      </w:r>
      <w:r>
        <w:t xml:space="preserve">, and the </w:t>
      </w:r>
      <w:r w:rsidRPr="005843A9">
        <w:rPr>
          <w:color w:val="00B050"/>
        </w:rPr>
        <w:t>Metabolic Pathways 11 x 17 Poster</w:t>
      </w:r>
      <w:r w:rsidRPr="00F519D3">
        <w:t>.</w:t>
      </w:r>
    </w:p>
    <w:p w14:paraId="08FFAED8" w14:textId="77777777" w:rsidR="00732B38" w:rsidRPr="00CD686F" w:rsidRDefault="00732B38" w:rsidP="00732B38">
      <w:pPr>
        <w:pStyle w:val="Heading2"/>
        <w:rPr>
          <w:color w:val="FF0000"/>
        </w:rPr>
      </w:pPr>
      <w:r>
        <w:rPr>
          <w:color w:val="FF0000"/>
        </w:rPr>
        <w:t xml:space="preserve">Tab 2: </w:t>
      </w:r>
      <w:r w:rsidRPr="00D438F2">
        <w:t>Directions</w:t>
      </w:r>
      <w:r>
        <w:t xml:space="preserve"> </w:t>
      </w:r>
      <w:r>
        <w:rPr>
          <w:color w:val="FF0000"/>
        </w:rPr>
        <w:t>(accordion for individual steps in directions)</w:t>
      </w:r>
    </w:p>
    <w:tbl>
      <w:tblPr>
        <w:tblStyle w:val="TableGrid"/>
        <w:tblW w:w="9535" w:type="dxa"/>
        <w:tblLayout w:type="fixed"/>
        <w:tblLook w:val="04A0" w:firstRow="1" w:lastRow="0" w:firstColumn="1" w:lastColumn="0" w:noHBand="0" w:noVBand="1"/>
      </w:tblPr>
      <w:tblGrid>
        <w:gridCol w:w="9535"/>
      </w:tblGrid>
      <w:tr w:rsidR="004745AD" w:rsidRPr="00DB72EE" w14:paraId="075A3014" w14:textId="77777777" w:rsidTr="00EE2EAC">
        <w:trPr>
          <w:trHeight w:val="350"/>
        </w:trPr>
        <w:tc>
          <w:tcPr>
            <w:tcW w:w="9535" w:type="dxa"/>
          </w:tcPr>
          <w:p w14:paraId="4E262508" w14:textId="77777777" w:rsidR="004745AD" w:rsidRPr="008C7FED" w:rsidRDefault="004745AD" w:rsidP="002C136D">
            <w:pPr>
              <w:numPr>
                <w:ilvl w:val="0"/>
                <w:numId w:val="21"/>
              </w:numPr>
              <w:ind w:left="0"/>
              <w:rPr>
                <w:b/>
                <w:i/>
                <w:iCs/>
                <w:color w:val="404040" w:themeColor="text1" w:themeTint="BF"/>
              </w:rPr>
            </w:pPr>
            <w:r w:rsidRPr="008C7FED">
              <w:rPr>
                <w:rFonts w:eastAsia="SimSun"/>
                <w:b/>
                <w:lang w:eastAsia="zh-CN"/>
              </w:rPr>
              <w:t xml:space="preserve">1. Have students start to think about </w:t>
            </w:r>
            <w:r>
              <w:rPr>
                <w:rFonts w:eastAsia="SimSun" w:hint="eastAsia"/>
                <w:b/>
                <w:lang w:eastAsia="zh-CN"/>
              </w:rPr>
              <w:t xml:space="preserve">how </w:t>
            </w:r>
            <w:r>
              <w:rPr>
                <w:rFonts w:eastAsia="SimSun"/>
                <w:b/>
                <w:lang w:eastAsia="zh-CN"/>
              </w:rPr>
              <w:t>fungi</w:t>
            </w:r>
            <w:r w:rsidRPr="008C7FED">
              <w:rPr>
                <w:rFonts w:eastAsia="SimSun"/>
                <w:b/>
                <w:lang w:eastAsia="zh-CN"/>
              </w:rPr>
              <w:t xml:space="preserve"> grow</w:t>
            </w:r>
            <w:r>
              <w:rPr>
                <w:rFonts w:eastAsia="SimSun" w:hint="eastAsia"/>
                <w:b/>
                <w:lang w:eastAsia="zh-CN"/>
              </w:rPr>
              <w:t>.</w:t>
            </w:r>
          </w:p>
          <w:p w14:paraId="28677E46" w14:textId="77777777" w:rsidR="004745AD" w:rsidRDefault="004745AD" w:rsidP="00EE2EAC">
            <w:pPr>
              <w:rPr>
                <w:rFonts w:eastAsia="SimSun"/>
                <w:lang w:eastAsia="zh-CN"/>
              </w:rPr>
            </w:pPr>
            <w:r w:rsidRPr="00EE6E59">
              <w:t xml:space="preserve">Tell students </w:t>
            </w:r>
            <w:r>
              <w:t xml:space="preserve">that in today’s activity </w:t>
            </w:r>
            <w:r w:rsidRPr="00EE6E59">
              <w:t xml:space="preserve">we will </w:t>
            </w:r>
            <w:r>
              <w:t>use molecular modeling to</w:t>
            </w:r>
            <w:r>
              <w:rPr>
                <w:rFonts w:eastAsia="SimSun" w:hint="eastAsia"/>
                <w:lang w:eastAsia="zh-CN"/>
              </w:rPr>
              <w:t xml:space="preserve"> think </w:t>
            </w:r>
            <w:r>
              <w:rPr>
                <w:rFonts w:eastAsia="SimSun"/>
                <w:lang w:eastAsia="zh-CN"/>
              </w:rPr>
              <w:t xml:space="preserve">more </w:t>
            </w:r>
            <w:r>
              <w:rPr>
                <w:rFonts w:eastAsia="SimSun" w:hint="eastAsia"/>
                <w:lang w:eastAsia="zh-CN"/>
              </w:rPr>
              <w:t xml:space="preserve">about how </w:t>
            </w:r>
            <w:r>
              <w:rPr>
                <w:rFonts w:eastAsia="SimSun"/>
                <w:lang w:eastAsia="zh-CN"/>
              </w:rPr>
              <w:t>fungi</w:t>
            </w:r>
            <w:r>
              <w:rPr>
                <w:rFonts w:eastAsia="SimSun" w:hint="eastAsia"/>
                <w:lang w:eastAsia="zh-CN"/>
              </w:rPr>
              <w:t xml:space="preserve"> grow through </w:t>
            </w:r>
            <w:r w:rsidRPr="00AF3C24">
              <w:rPr>
                <w:rFonts w:eastAsia="SimSun"/>
                <w:lang w:eastAsia="zh-CN"/>
              </w:rPr>
              <w:t>digestion and biosynthesis.</w:t>
            </w:r>
          </w:p>
          <w:p w14:paraId="2563F928" w14:textId="77777777" w:rsidR="004745AD" w:rsidRPr="00B103CB" w:rsidRDefault="004745AD" w:rsidP="002C136D">
            <w:pPr>
              <w:numPr>
                <w:ilvl w:val="0"/>
                <w:numId w:val="22"/>
              </w:numPr>
              <w:ind w:left="346"/>
              <w:rPr>
                <w:i/>
                <w:iCs/>
                <w:color w:val="404040" w:themeColor="text1" w:themeTint="BF"/>
              </w:rPr>
            </w:pPr>
            <w:r w:rsidRPr="00AF3C24">
              <w:rPr>
                <w:rFonts w:eastAsia="Cambria"/>
              </w:rPr>
              <w:t xml:space="preserve">Open </w:t>
            </w:r>
            <w:r>
              <w:rPr>
                <w:rFonts w:eastAsia="SimSun" w:hint="eastAsia"/>
                <w:color w:val="0000FF"/>
                <w:lang w:eastAsia="zh-CN"/>
              </w:rPr>
              <w:t xml:space="preserve">5.2 </w:t>
            </w:r>
            <w:r w:rsidRPr="00A175F2">
              <w:rPr>
                <w:rFonts w:eastAsia="SimSun"/>
                <w:color w:val="0000FF"/>
                <w:lang w:eastAsia="zh-CN"/>
              </w:rPr>
              <w:t xml:space="preserve">Molecular Models for </w:t>
            </w:r>
            <w:r>
              <w:rPr>
                <w:rFonts w:eastAsia="SimSun"/>
                <w:color w:val="0000FF"/>
                <w:lang w:eastAsia="zh-CN"/>
              </w:rPr>
              <w:t>Fungi</w:t>
            </w:r>
            <w:r w:rsidRPr="00A175F2">
              <w:rPr>
                <w:rFonts w:eastAsia="SimSun"/>
                <w:color w:val="0000FF"/>
                <w:lang w:eastAsia="zh-CN"/>
              </w:rPr>
              <w:t xml:space="preserve"> Growing: Digestion and Biosynthesis</w:t>
            </w:r>
            <w:r>
              <w:rPr>
                <w:rFonts w:eastAsia="SimSun" w:hint="eastAsia"/>
                <w:color w:val="0000FF"/>
                <w:lang w:eastAsia="zh-CN"/>
              </w:rPr>
              <w:t xml:space="preserve"> PPT</w:t>
            </w:r>
            <w:r w:rsidRPr="00AF3C24">
              <w:rPr>
                <w:rFonts w:eastAsia="Cambria"/>
                <w:i/>
              </w:rPr>
              <w:t>.</w:t>
            </w:r>
            <w:r w:rsidRPr="00AF3C24">
              <w:rPr>
                <w:rFonts w:eastAsia="Cambria"/>
              </w:rPr>
              <w:t xml:space="preserve"> </w:t>
            </w:r>
          </w:p>
        </w:tc>
      </w:tr>
      <w:tr w:rsidR="004745AD" w:rsidRPr="00DB72EE" w14:paraId="3721772D" w14:textId="77777777" w:rsidTr="00EE2EAC">
        <w:trPr>
          <w:trHeight w:val="350"/>
        </w:trPr>
        <w:tc>
          <w:tcPr>
            <w:tcW w:w="9535" w:type="dxa"/>
          </w:tcPr>
          <w:p w14:paraId="29F319C0" w14:textId="77777777" w:rsidR="004745AD" w:rsidRPr="001C5DDC" w:rsidRDefault="004745AD" w:rsidP="002C136D">
            <w:pPr>
              <w:pStyle w:val="List1"/>
              <w:numPr>
                <w:ilvl w:val="0"/>
                <w:numId w:val="21"/>
              </w:numPr>
              <w:rPr>
                <w:b/>
                <w:i/>
                <w:iCs/>
                <w:color w:val="404040" w:themeColor="text1" w:themeTint="BF"/>
              </w:rPr>
            </w:pPr>
            <w:r w:rsidRPr="001C5DDC">
              <w:rPr>
                <w:b/>
              </w:rPr>
              <w:t>Use the instructional model to show students where they are in the course of the unit.</w:t>
            </w:r>
          </w:p>
          <w:p w14:paraId="6E2FB436" w14:textId="1CBE712A" w:rsidR="004745AD" w:rsidRPr="00C64455" w:rsidDel="00AF3C24" w:rsidRDefault="004745AD" w:rsidP="00EE2EAC">
            <w:pPr>
              <w:rPr>
                <w:b/>
              </w:rPr>
            </w:pPr>
            <w:r>
              <w:t xml:space="preserve">Show </w:t>
            </w:r>
            <w:r w:rsidR="00596A3A">
              <w:t>Slide</w:t>
            </w:r>
            <w:r>
              <w:t xml:space="preserve"> 2</w:t>
            </w:r>
            <w:r w:rsidRPr="00CE0235">
              <w:t xml:space="preserve"> of the </w:t>
            </w:r>
            <w:r>
              <w:rPr>
                <w:color w:val="0000FF"/>
              </w:rPr>
              <w:t>5.2</w:t>
            </w:r>
            <w:r w:rsidRPr="00F728EA">
              <w:rPr>
                <w:color w:val="0000FF"/>
              </w:rPr>
              <w:t xml:space="preserve"> Molecular Models for </w:t>
            </w:r>
            <w:r>
              <w:rPr>
                <w:color w:val="0000FF"/>
              </w:rPr>
              <w:t>Fungi</w:t>
            </w:r>
            <w:r w:rsidRPr="00F728EA">
              <w:rPr>
                <w:color w:val="0000FF"/>
              </w:rPr>
              <w:t xml:space="preserve"> </w:t>
            </w:r>
            <w:r>
              <w:rPr>
                <w:color w:val="0000FF"/>
              </w:rPr>
              <w:t xml:space="preserve">Growing: Digestion and Biosynthesis </w:t>
            </w:r>
            <w:r w:rsidRPr="00F728EA">
              <w:rPr>
                <w:color w:val="0000FF"/>
              </w:rPr>
              <w:t>PPT</w:t>
            </w:r>
            <w:r>
              <w:t>.</w:t>
            </w:r>
          </w:p>
        </w:tc>
      </w:tr>
      <w:tr w:rsidR="004745AD" w:rsidRPr="00DB72EE" w14:paraId="17140A79" w14:textId="77777777" w:rsidTr="00EE2EAC">
        <w:trPr>
          <w:trHeight w:val="350"/>
        </w:trPr>
        <w:tc>
          <w:tcPr>
            <w:tcW w:w="9535" w:type="dxa"/>
          </w:tcPr>
          <w:p w14:paraId="19E5C10F" w14:textId="77777777" w:rsidR="004745AD" w:rsidRPr="008C7FED" w:rsidRDefault="004745AD" w:rsidP="002C136D">
            <w:pPr>
              <w:pStyle w:val="ListParagraph"/>
              <w:numPr>
                <w:ilvl w:val="0"/>
                <w:numId w:val="21"/>
              </w:numPr>
              <w:rPr>
                <w:rFonts w:eastAsia="Cambria"/>
                <w:b/>
                <w:i/>
                <w:iCs/>
                <w:color w:val="404040" w:themeColor="text1" w:themeTint="BF"/>
              </w:rPr>
            </w:pPr>
            <w:r>
              <w:rPr>
                <w:b/>
              </w:rPr>
              <w:t>Discuss processes at different scales for digestion.</w:t>
            </w:r>
          </w:p>
          <w:p w14:paraId="1E2C0969" w14:textId="41449887" w:rsidR="004745AD" w:rsidRDefault="004745AD" w:rsidP="00EE2EAC">
            <w:pPr>
              <w:rPr>
                <w:rFonts w:eastAsia="SimSun"/>
                <w:lang w:eastAsia="zh-CN"/>
              </w:rPr>
            </w:pPr>
            <w:r w:rsidRPr="003961CC">
              <w:t xml:space="preserve">Display </w:t>
            </w:r>
            <w:r w:rsidR="00596A3A">
              <w:t>Slide</w:t>
            </w:r>
            <w:r w:rsidRPr="003961CC">
              <w:t xml:space="preserve"> </w:t>
            </w:r>
            <w:r>
              <w:t>3</w:t>
            </w:r>
            <w:r w:rsidRPr="003961CC">
              <w:t xml:space="preserve"> in the PPT</w:t>
            </w:r>
            <w:r>
              <w:rPr>
                <w:rFonts w:eastAsia="SimSun" w:hint="eastAsia"/>
                <w:lang w:eastAsia="zh-CN"/>
              </w:rPr>
              <w:t>.</w:t>
            </w:r>
          </w:p>
          <w:p w14:paraId="1A71B406" w14:textId="77777777" w:rsidR="004745AD" w:rsidRPr="00B103CB" w:rsidRDefault="004745AD" w:rsidP="002C136D">
            <w:pPr>
              <w:pStyle w:val="ListParagraph"/>
              <w:numPr>
                <w:ilvl w:val="0"/>
                <w:numId w:val="10"/>
              </w:numPr>
              <w:ind w:left="342"/>
              <w:rPr>
                <w:i/>
                <w:iCs/>
                <w:color w:val="404040" w:themeColor="text1" w:themeTint="BF"/>
              </w:rPr>
            </w:pPr>
            <w:r>
              <w:rPr>
                <w:rFonts w:eastAsia="Cambria"/>
              </w:rPr>
              <w:t>Revisit the driving questions first seen in Activity 5.1. Tell students that today’s activity is focused at the atomic-molecular scale.</w:t>
            </w:r>
          </w:p>
        </w:tc>
      </w:tr>
      <w:tr w:rsidR="004745AD" w:rsidRPr="00DB72EE" w14:paraId="0D2E028F" w14:textId="77777777" w:rsidTr="00EE2EAC">
        <w:trPr>
          <w:trHeight w:val="620"/>
        </w:trPr>
        <w:tc>
          <w:tcPr>
            <w:tcW w:w="9535" w:type="dxa"/>
          </w:tcPr>
          <w:p w14:paraId="76E27196" w14:textId="77777777" w:rsidR="004745AD" w:rsidRPr="00BB48BC" w:rsidRDefault="004745AD" w:rsidP="002C136D">
            <w:pPr>
              <w:pStyle w:val="ListParagraph"/>
              <w:numPr>
                <w:ilvl w:val="0"/>
                <w:numId w:val="21"/>
              </w:numPr>
              <w:rPr>
                <w:i/>
                <w:iCs/>
                <w:color w:val="404040" w:themeColor="text1" w:themeTint="BF"/>
              </w:rPr>
            </w:pPr>
            <w:r w:rsidRPr="008C7FED">
              <w:rPr>
                <w:rFonts w:eastAsia="SimSun"/>
                <w:b/>
                <w:lang w:eastAsia="zh-CN"/>
              </w:rPr>
              <w:lastRenderedPageBreak/>
              <w:t xml:space="preserve">Have students think about </w:t>
            </w:r>
            <w:r>
              <w:rPr>
                <w:rFonts w:eastAsia="SimSun"/>
                <w:b/>
                <w:lang w:eastAsia="zh-CN"/>
              </w:rPr>
              <w:t>how fungi obtain and use food molecules.</w:t>
            </w:r>
          </w:p>
          <w:p w14:paraId="682C7915" w14:textId="77777777" w:rsidR="004745AD" w:rsidRPr="008C7FED" w:rsidDel="005A341A" w:rsidRDefault="004745AD" w:rsidP="00EE2EAC">
            <w:pPr>
              <w:rPr>
                <w:rFonts w:eastAsia="SimSun"/>
                <w:b/>
                <w:lang w:eastAsia="zh-CN"/>
              </w:rPr>
            </w:pPr>
            <w:r w:rsidRPr="004F50A4">
              <w:rPr>
                <w:iCs/>
              </w:rPr>
              <w:t xml:space="preserve">Display Slide </w:t>
            </w:r>
            <w:r>
              <w:rPr>
                <w:rFonts w:eastAsia="SimSun"/>
                <w:iCs/>
                <w:lang w:eastAsia="zh-CN"/>
              </w:rPr>
              <w:t>4</w:t>
            </w:r>
            <w:r w:rsidRPr="004F50A4">
              <w:rPr>
                <w:rFonts w:eastAsia="SimSun"/>
                <w:iCs/>
                <w:lang w:eastAsia="zh-CN"/>
              </w:rPr>
              <w:t xml:space="preserve"> </w:t>
            </w:r>
            <w:r w:rsidRPr="004F50A4">
              <w:rPr>
                <w:iCs/>
              </w:rPr>
              <w:t xml:space="preserve">to </w:t>
            </w:r>
            <w:r>
              <w:rPr>
                <w:iCs/>
              </w:rPr>
              <w:t>review that fungi</w:t>
            </w:r>
            <w:r w:rsidRPr="004F50A4">
              <w:rPr>
                <w:iCs/>
              </w:rPr>
              <w:t xml:space="preserve"> use digested food in two ways. </w:t>
            </w:r>
          </w:p>
        </w:tc>
      </w:tr>
      <w:tr w:rsidR="004745AD" w:rsidRPr="00DB72EE" w14:paraId="1D188A83" w14:textId="77777777" w:rsidTr="00EE2EAC">
        <w:trPr>
          <w:trHeight w:val="350"/>
        </w:trPr>
        <w:tc>
          <w:tcPr>
            <w:tcW w:w="9535" w:type="dxa"/>
          </w:tcPr>
          <w:p w14:paraId="3924D8F4" w14:textId="77777777" w:rsidR="004745AD" w:rsidRPr="001C7050" w:rsidRDefault="004745AD" w:rsidP="002C136D">
            <w:pPr>
              <w:pStyle w:val="ListParagraph"/>
              <w:numPr>
                <w:ilvl w:val="0"/>
                <w:numId w:val="21"/>
              </w:numPr>
              <w:contextualSpacing w:val="0"/>
              <w:rPr>
                <w:i/>
                <w:iCs/>
                <w:color w:val="404040" w:themeColor="text1" w:themeTint="BF"/>
              </w:rPr>
            </w:pPr>
            <w:r>
              <w:rPr>
                <w:b/>
              </w:rPr>
              <w:t xml:space="preserve">Tell students that </w:t>
            </w:r>
            <w:r w:rsidRPr="001C7050">
              <w:rPr>
                <w:rFonts w:eastAsia="SimSun"/>
                <w:b/>
                <w:bCs/>
                <w:lang w:eastAsia="zh-CN"/>
              </w:rPr>
              <w:t>large organic molecules</w:t>
            </w:r>
            <w:r>
              <w:rPr>
                <w:rFonts w:eastAsia="SimSun"/>
                <w:b/>
                <w:bCs/>
                <w:lang w:eastAsia="zh-CN"/>
              </w:rPr>
              <w:t xml:space="preserve"> from dead organism</w:t>
            </w:r>
            <w:r w:rsidRPr="001C7050">
              <w:rPr>
                <w:rFonts w:eastAsia="SimSun"/>
                <w:b/>
                <w:bCs/>
                <w:lang w:eastAsia="zh-CN"/>
              </w:rPr>
              <w:t xml:space="preserve"> </w:t>
            </w:r>
            <w:r>
              <w:rPr>
                <w:rFonts w:eastAsia="SimSun" w:hint="eastAsia"/>
                <w:b/>
                <w:bCs/>
                <w:lang w:eastAsia="zh-CN"/>
              </w:rPr>
              <w:t xml:space="preserve">are broken down into small </w:t>
            </w:r>
            <w:r>
              <w:rPr>
                <w:rFonts w:eastAsia="SimSun"/>
                <w:b/>
                <w:bCs/>
                <w:lang w:eastAsia="zh-CN"/>
              </w:rPr>
              <w:t>organic molecules</w:t>
            </w:r>
            <w:r>
              <w:rPr>
                <w:rFonts w:eastAsia="SimSun" w:hint="eastAsia"/>
                <w:b/>
                <w:bCs/>
                <w:lang w:eastAsia="zh-CN"/>
              </w:rPr>
              <w:t xml:space="preserve"> during digestion</w:t>
            </w:r>
            <w:r w:rsidRPr="001C7050">
              <w:rPr>
                <w:rFonts w:eastAsia="SimSun"/>
                <w:b/>
                <w:bCs/>
                <w:lang w:eastAsia="zh-CN"/>
              </w:rPr>
              <w:t>.</w:t>
            </w:r>
          </w:p>
          <w:p w14:paraId="55A3DA89" w14:textId="29D3F08F" w:rsidR="004745AD" w:rsidRPr="00A12AC7" w:rsidRDefault="004745AD" w:rsidP="00EE2EAC">
            <w:pPr>
              <w:rPr>
                <w:rFonts w:eastAsia="SimSun"/>
                <w:lang w:eastAsia="zh-CN"/>
              </w:rPr>
            </w:pPr>
            <w:r>
              <w:t xml:space="preserve">Display </w:t>
            </w:r>
            <w:r w:rsidR="00596A3A">
              <w:t>Slide</w:t>
            </w:r>
            <w:r>
              <w:t xml:space="preserve"> </w:t>
            </w:r>
            <w:r>
              <w:rPr>
                <w:rFonts w:eastAsia="SimSun"/>
                <w:lang w:eastAsia="zh-CN"/>
              </w:rPr>
              <w:t>5</w:t>
            </w:r>
            <w:r w:rsidRPr="00A12AC7">
              <w:rPr>
                <w:rFonts w:eastAsia="SimSun"/>
                <w:lang w:eastAsia="zh-CN"/>
              </w:rPr>
              <w:t xml:space="preserve"> </w:t>
            </w:r>
            <w:r w:rsidRPr="001D62F5">
              <w:t>to show students</w:t>
            </w:r>
            <w:r w:rsidRPr="00A12AC7">
              <w:rPr>
                <w:rFonts w:eastAsia="SimSun"/>
                <w:lang w:eastAsia="zh-CN"/>
              </w:rPr>
              <w:t xml:space="preserve"> large organic molecules are broken down into small organic molecules during digestion. Tell students large organic molecules are called polymers and small organic molecules are called monomers. It may help students to remember these words by explaining the meaning of the words’ prefixes (poly means many and mono means one).</w:t>
            </w:r>
          </w:p>
          <w:p w14:paraId="0A03A811" w14:textId="77777777" w:rsidR="004745AD" w:rsidRPr="00DF23F9" w:rsidRDefault="004745AD" w:rsidP="002C136D">
            <w:pPr>
              <w:pStyle w:val="ListParagraph"/>
              <w:numPr>
                <w:ilvl w:val="0"/>
                <w:numId w:val="26"/>
              </w:numPr>
              <w:ind w:left="342"/>
              <w:rPr>
                <w:i/>
                <w:iCs/>
                <w:color w:val="404040" w:themeColor="text1" w:themeTint="BF"/>
              </w:rPr>
            </w:pPr>
            <w:r w:rsidRPr="007924D8">
              <w:rPr>
                <w:bCs/>
              </w:rPr>
              <w:t>Tell students that t</w:t>
            </w:r>
            <w:r w:rsidRPr="008E212E">
              <w:rPr>
                <w:bCs/>
              </w:rPr>
              <w:t xml:space="preserve">hey’ll be using molecular models to model the process of </w:t>
            </w:r>
            <w:r w:rsidRPr="00EB139F">
              <w:rPr>
                <w:rFonts w:eastAsia="SimSun"/>
                <w:bCs/>
                <w:lang w:eastAsia="zh-CN"/>
              </w:rPr>
              <w:t>digestion</w:t>
            </w:r>
            <w:r>
              <w:rPr>
                <w:rFonts w:eastAsia="SimSun"/>
                <w:bCs/>
                <w:lang w:eastAsia="zh-CN"/>
              </w:rPr>
              <w:t>,</w:t>
            </w:r>
            <w:r w:rsidRPr="007924D8">
              <w:rPr>
                <w:rFonts w:eastAsia="SimSun"/>
                <w:bCs/>
                <w:lang w:eastAsia="zh-CN"/>
              </w:rPr>
              <w:t xml:space="preserve"> </w:t>
            </w:r>
            <w:r w:rsidRPr="008E212E">
              <w:rPr>
                <w:bCs/>
              </w:rPr>
              <w:t>which will help them answer several of their unanswered questions.</w:t>
            </w:r>
          </w:p>
          <w:p w14:paraId="4953560A" w14:textId="77777777" w:rsidR="004745AD" w:rsidRPr="008C7FED" w:rsidDel="00966590" w:rsidRDefault="004745AD" w:rsidP="002C136D">
            <w:pPr>
              <w:pStyle w:val="ListParagraph"/>
              <w:numPr>
                <w:ilvl w:val="0"/>
                <w:numId w:val="26"/>
              </w:numPr>
              <w:ind w:left="342"/>
              <w:rPr>
                <w:i/>
                <w:iCs/>
                <w:color w:val="404040" w:themeColor="text1" w:themeTint="BF"/>
              </w:rPr>
            </w:pPr>
            <w:r>
              <w:rPr>
                <w:bCs/>
              </w:rPr>
              <w:t>Remind students that for fungi, digestion occurs outside of the organism.</w:t>
            </w:r>
          </w:p>
        </w:tc>
      </w:tr>
      <w:tr w:rsidR="004745AD" w:rsidRPr="00DB72EE" w14:paraId="6F234857" w14:textId="77777777" w:rsidTr="00EE2EAC">
        <w:trPr>
          <w:trHeight w:val="350"/>
        </w:trPr>
        <w:tc>
          <w:tcPr>
            <w:tcW w:w="9535" w:type="dxa"/>
          </w:tcPr>
          <w:p w14:paraId="51868500" w14:textId="77777777" w:rsidR="004745AD" w:rsidRPr="001979CA" w:rsidRDefault="004745AD" w:rsidP="002C136D">
            <w:pPr>
              <w:pStyle w:val="ListParagraph"/>
              <w:numPr>
                <w:ilvl w:val="0"/>
                <w:numId w:val="21"/>
              </w:numPr>
              <w:rPr>
                <w:b/>
                <w:i/>
                <w:iCs/>
                <w:color w:val="404040" w:themeColor="text1" w:themeTint="BF"/>
              </w:rPr>
            </w:pPr>
            <w:r w:rsidRPr="001979CA">
              <w:rPr>
                <w:b/>
                <w:bCs/>
              </w:rPr>
              <w:t xml:space="preserve">Review the “rules” of molecular bonding in digestion. </w:t>
            </w:r>
          </w:p>
          <w:p w14:paraId="30A940CB" w14:textId="6C8C9461" w:rsidR="004745AD" w:rsidRPr="001979CA" w:rsidRDefault="004745AD" w:rsidP="00EE2EAC">
            <w:r>
              <w:t xml:space="preserve">Use </w:t>
            </w:r>
            <w:r w:rsidR="00596A3A">
              <w:t>Slide</w:t>
            </w:r>
            <w:r>
              <w:t xml:space="preserve"> 6</w:t>
            </w:r>
            <w:r w:rsidRPr="001979CA">
              <w:t xml:space="preserve"> to remind students how atoms bond to make molecules. </w:t>
            </w:r>
          </w:p>
          <w:p w14:paraId="682785E2" w14:textId="77777777" w:rsidR="004745AD" w:rsidRPr="001979CA" w:rsidRDefault="004745AD" w:rsidP="002C136D">
            <w:pPr>
              <w:pStyle w:val="ListParagraph"/>
              <w:numPr>
                <w:ilvl w:val="0"/>
                <w:numId w:val="23"/>
              </w:numPr>
              <w:ind w:left="342"/>
              <w:rPr>
                <w:i/>
                <w:iCs/>
                <w:color w:val="404040" w:themeColor="text1" w:themeTint="BF"/>
              </w:rPr>
            </w:pPr>
            <w:r w:rsidRPr="001979CA">
              <w:t>Oxygen atoms bond to carbon or hydrogen (</w:t>
            </w:r>
            <w:proofErr w:type="spellStart"/>
            <w:r w:rsidRPr="001979CA">
              <w:t>not</w:t>
            </w:r>
            <w:proofErr w:type="spellEnd"/>
            <w:r w:rsidRPr="001979CA">
              <w:t xml:space="preserve"> other oxygen atoms) whenever possible. This will help students decide which monomer will bond to an –OH and which will bond to an –H. </w:t>
            </w:r>
          </w:p>
          <w:p w14:paraId="4F481CA5" w14:textId="77777777" w:rsidR="004745AD" w:rsidRPr="001979CA" w:rsidRDefault="004745AD" w:rsidP="002C136D">
            <w:pPr>
              <w:pStyle w:val="ListParagraph"/>
              <w:numPr>
                <w:ilvl w:val="0"/>
                <w:numId w:val="23"/>
              </w:numPr>
              <w:ind w:left="342"/>
              <w:rPr>
                <w:i/>
                <w:iCs/>
                <w:color w:val="404040" w:themeColor="text1" w:themeTint="BF"/>
              </w:rPr>
            </w:pPr>
            <w:r w:rsidRPr="001979CA">
              <w:t>Nitrogen forms three bonds.</w:t>
            </w:r>
          </w:p>
          <w:p w14:paraId="1C7FD536" w14:textId="77777777" w:rsidR="004745AD" w:rsidRPr="008C7FED" w:rsidDel="00D5399E" w:rsidRDefault="004745AD" w:rsidP="002C136D">
            <w:pPr>
              <w:pStyle w:val="ListParagraph"/>
              <w:numPr>
                <w:ilvl w:val="0"/>
                <w:numId w:val="23"/>
              </w:numPr>
              <w:ind w:left="342"/>
              <w:rPr>
                <w:b/>
                <w:i/>
                <w:iCs/>
                <w:color w:val="404040" w:themeColor="text1" w:themeTint="BF"/>
              </w:rPr>
            </w:pPr>
            <w:r w:rsidRPr="001979CA">
              <w:t xml:space="preserve">Point out that digestion will not make or break "high energy" C-C or C-H bonds. Students can use this information to determine where to attach the –H vs. –OH in the activity. </w:t>
            </w:r>
          </w:p>
        </w:tc>
      </w:tr>
      <w:tr w:rsidR="004745AD" w:rsidRPr="00DB72EE" w14:paraId="7BB1E4FA" w14:textId="77777777" w:rsidTr="00EE2EAC">
        <w:trPr>
          <w:trHeight w:val="350"/>
        </w:trPr>
        <w:tc>
          <w:tcPr>
            <w:tcW w:w="9535" w:type="dxa"/>
          </w:tcPr>
          <w:p w14:paraId="379B15A3" w14:textId="77777777" w:rsidR="004745AD" w:rsidRPr="008C7FED" w:rsidRDefault="004745AD" w:rsidP="002C136D">
            <w:pPr>
              <w:pStyle w:val="ListParagraph"/>
              <w:numPr>
                <w:ilvl w:val="0"/>
                <w:numId w:val="21"/>
              </w:numPr>
              <w:rPr>
                <w:b/>
                <w:i/>
                <w:iCs/>
                <w:color w:val="404040" w:themeColor="text1" w:themeTint="BF"/>
              </w:rPr>
            </w:pPr>
            <w:r w:rsidRPr="008C7FED">
              <w:rPr>
                <w:b/>
                <w:bCs/>
              </w:rPr>
              <w:t>Have students set up their reactants and model digestion.</w:t>
            </w:r>
          </w:p>
          <w:p w14:paraId="5399D492" w14:textId="1205F020" w:rsidR="004745AD" w:rsidRDefault="004745AD" w:rsidP="00EE2EAC">
            <w:r w:rsidRPr="001C7050">
              <w:t xml:space="preserve">Give each pair of students a </w:t>
            </w:r>
            <w:r w:rsidRPr="005843A9">
              <w:rPr>
                <w:color w:val="00B050"/>
              </w:rPr>
              <w:t>Molecular Models 11 x 17 Placemat</w:t>
            </w:r>
            <w:r w:rsidRPr="001C7050">
              <w:t xml:space="preserve">, one set of </w:t>
            </w:r>
            <w:r w:rsidRPr="005843A9">
              <w:rPr>
                <w:color w:val="00B050"/>
              </w:rPr>
              <w:t>Forms of Energy Cards</w:t>
            </w:r>
            <w:r w:rsidRPr="001C7050">
              <w:t xml:space="preserve">, one pair of scissors, a removable tape dispenser, and one protein molecule, one carbohydrate molecule, and </w:t>
            </w:r>
            <w:r w:rsidR="00BE0268">
              <w:t>five</w:t>
            </w:r>
            <w:r w:rsidRPr="001C7050">
              <w:t xml:space="preserve"> water molecules (from the </w:t>
            </w:r>
            <w:r>
              <w:rPr>
                <w:color w:val="0000FF"/>
              </w:rPr>
              <w:t>5</w:t>
            </w:r>
            <w:r w:rsidRPr="008C7FED">
              <w:rPr>
                <w:color w:val="0000FF"/>
              </w:rPr>
              <w:t>.</w:t>
            </w:r>
            <w:r>
              <w:rPr>
                <w:color w:val="0000FF"/>
              </w:rPr>
              <w:t>2</w:t>
            </w:r>
            <w:r w:rsidRPr="008C7FED">
              <w:rPr>
                <w:color w:val="0000FF"/>
              </w:rPr>
              <w:t xml:space="preserve"> Polymers for Cutting Handout</w:t>
            </w:r>
            <w:r w:rsidRPr="001C7050">
              <w:t xml:space="preserve">). </w:t>
            </w:r>
          </w:p>
          <w:p w14:paraId="4F7CD462" w14:textId="60D1BB90" w:rsidR="004745AD" w:rsidRDefault="004745AD" w:rsidP="002C136D">
            <w:pPr>
              <w:pStyle w:val="ListParagraph"/>
              <w:numPr>
                <w:ilvl w:val="0"/>
                <w:numId w:val="27"/>
              </w:numPr>
            </w:pPr>
            <w:r w:rsidRPr="001C7050">
              <w:t xml:space="preserve">Have students place a “chemical energy card” on the reactants side of their placemat, along with their water, protein, </w:t>
            </w:r>
            <w:r w:rsidR="00BE0268">
              <w:t xml:space="preserve">and </w:t>
            </w:r>
            <w:r w:rsidRPr="001C7050">
              <w:t>carbohydrate</w:t>
            </w:r>
            <w:r w:rsidR="00BE0268">
              <w:t xml:space="preserve"> </w:t>
            </w:r>
            <w:r w:rsidRPr="001C7050">
              <w:t>molecules.</w:t>
            </w:r>
          </w:p>
          <w:p w14:paraId="02EC8A4C" w14:textId="77777777" w:rsidR="004745AD" w:rsidRDefault="004745AD" w:rsidP="002C136D">
            <w:pPr>
              <w:pStyle w:val="ListParagraph"/>
              <w:numPr>
                <w:ilvl w:val="0"/>
                <w:numId w:val="27"/>
              </w:numPr>
            </w:pPr>
            <w:r w:rsidRPr="00D06115">
              <w:t xml:space="preserve">Coach students to simulate the process of hydrolysis by cutting a water molecule </w:t>
            </w:r>
            <w:r w:rsidRPr="0048460F">
              <w:rPr>
                <w:i/>
                <w:iCs/>
              </w:rPr>
              <w:t>each time</w:t>
            </w:r>
            <w:r w:rsidRPr="00D06115">
              <w:t xml:space="preserve"> they make a cut in the polymer. This helps show that each time a bond between two monomers is broken, the chemical reaction requires water and new bonds form.</w:t>
            </w:r>
          </w:p>
          <w:p w14:paraId="47823F27" w14:textId="0DE4E8BE" w:rsidR="004745AD" w:rsidRDefault="004745AD" w:rsidP="002C136D">
            <w:pPr>
              <w:pStyle w:val="ListParagraph"/>
              <w:numPr>
                <w:ilvl w:val="0"/>
                <w:numId w:val="27"/>
              </w:numPr>
            </w:pPr>
            <w:r w:rsidRPr="001C7050">
              <w:rPr>
                <w:b/>
                <w:bCs/>
              </w:rPr>
              <w:t>Protein</w:t>
            </w:r>
            <w:r>
              <w:t xml:space="preserve">: Show </w:t>
            </w:r>
            <w:r w:rsidR="00596A3A">
              <w:t>Slide</w:t>
            </w:r>
            <w:r>
              <w:t xml:space="preserve"> 7</w:t>
            </w:r>
            <w:r w:rsidRPr="00D06115">
              <w:t xml:space="preserve">. Have students cut one protein polymer into amino acid monomers. Then, cut the water molecules and attach an –H and an –OH to each amino acid. </w:t>
            </w:r>
            <w:r>
              <w:t xml:space="preserve">Watch the animation on </w:t>
            </w:r>
            <w:r w:rsidR="00596A3A">
              <w:t>Slide</w:t>
            </w:r>
            <w:r>
              <w:t>s 8-9</w:t>
            </w:r>
            <w:r w:rsidRPr="00D06115">
              <w:t>.</w:t>
            </w:r>
          </w:p>
          <w:p w14:paraId="6ABDA830" w14:textId="0748D0A6" w:rsidR="004745AD" w:rsidRDefault="004745AD" w:rsidP="002C136D">
            <w:pPr>
              <w:pStyle w:val="ListParagraph"/>
              <w:numPr>
                <w:ilvl w:val="0"/>
                <w:numId w:val="27"/>
              </w:numPr>
            </w:pPr>
            <w:r w:rsidRPr="0048460F">
              <w:rPr>
                <w:b/>
                <w:bCs/>
              </w:rPr>
              <w:t>Carbohydrate</w:t>
            </w:r>
            <w:r>
              <w:t xml:space="preserve">: Show </w:t>
            </w:r>
            <w:r w:rsidR="00596A3A">
              <w:t>Slide</w:t>
            </w:r>
            <w:r>
              <w:t xml:space="preserve"> 10</w:t>
            </w:r>
            <w:r w:rsidRPr="0048460F">
              <w:t>. Have students cut one starch polymer (a type of carbohydrate) into glucose monomers. Then cut the water molecules and attach an –H and an –OH to each glucose. Watch the anim</w:t>
            </w:r>
            <w:r>
              <w:t xml:space="preserve">ation on </w:t>
            </w:r>
            <w:r w:rsidR="00596A3A">
              <w:t>Slide</w:t>
            </w:r>
            <w:r>
              <w:t>s 11-12</w:t>
            </w:r>
            <w:r w:rsidRPr="0048460F">
              <w:t>.</w:t>
            </w:r>
          </w:p>
          <w:p w14:paraId="08EA354C" w14:textId="77777777" w:rsidR="004745AD" w:rsidRDefault="004745AD" w:rsidP="002C136D">
            <w:pPr>
              <w:pStyle w:val="ListParagraph"/>
              <w:numPr>
                <w:ilvl w:val="0"/>
                <w:numId w:val="27"/>
              </w:numPr>
            </w:pPr>
            <w:r w:rsidRPr="0048460F">
              <w:t>Have students move the new molecules with the energy card to the products side of their placemat. When watching the slides, ask students what is happening to energy. Listen to see if they notice that chemical potential energy is conserved through digestion.</w:t>
            </w:r>
          </w:p>
          <w:p w14:paraId="1C0B61C1" w14:textId="77777777" w:rsidR="004745AD" w:rsidRPr="005572C9" w:rsidRDefault="004745AD" w:rsidP="002C136D">
            <w:pPr>
              <w:pStyle w:val="ListParagraph"/>
              <w:numPr>
                <w:ilvl w:val="0"/>
                <w:numId w:val="27"/>
              </w:numPr>
            </w:pPr>
            <w:r>
              <w:t xml:space="preserve">Show the students the </w:t>
            </w:r>
            <w:r w:rsidRPr="005843A9">
              <w:rPr>
                <w:color w:val="00B050"/>
              </w:rPr>
              <w:t xml:space="preserve">Digestion and Biosynthesis 11 x 17 Posters </w:t>
            </w:r>
            <w:r>
              <w:t>as a visual of the process.</w:t>
            </w:r>
          </w:p>
        </w:tc>
      </w:tr>
      <w:tr w:rsidR="004745AD" w:rsidRPr="00DB72EE" w14:paraId="0ADA5914" w14:textId="77777777" w:rsidTr="00EE2EAC">
        <w:trPr>
          <w:trHeight w:val="350"/>
        </w:trPr>
        <w:tc>
          <w:tcPr>
            <w:tcW w:w="9535" w:type="dxa"/>
          </w:tcPr>
          <w:p w14:paraId="72AA500A" w14:textId="77777777" w:rsidR="004745AD" w:rsidRPr="00DF23F9" w:rsidRDefault="004745AD" w:rsidP="002C136D">
            <w:pPr>
              <w:pStyle w:val="ListParagraph"/>
              <w:numPr>
                <w:ilvl w:val="0"/>
                <w:numId w:val="21"/>
              </w:numPr>
              <w:contextualSpacing w:val="0"/>
            </w:pPr>
            <w:r w:rsidRPr="00B325B2">
              <w:rPr>
                <w:b/>
              </w:rPr>
              <w:t>Remind</w:t>
            </w:r>
            <w:r w:rsidRPr="00B325B2">
              <w:rPr>
                <w:rFonts w:eastAsia="SimSun"/>
                <w:b/>
                <w:lang w:eastAsia="zh-CN"/>
              </w:rPr>
              <w:t xml:space="preserve"> students that digested monomers go </w:t>
            </w:r>
            <w:r>
              <w:rPr>
                <w:rFonts w:eastAsia="SimSun"/>
                <w:b/>
                <w:lang w:eastAsia="zh-CN"/>
              </w:rPr>
              <w:t>to all parts of a fungus.</w:t>
            </w:r>
          </w:p>
          <w:p w14:paraId="0ACD8E57" w14:textId="0A1C1CEF" w:rsidR="004745AD" w:rsidRPr="002F296D" w:rsidRDefault="004745AD" w:rsidP="00EE2EAC">
            <w:r w:rsidRPr="00B325B2">
              <w:rPr>
                <w:bCs/>
              </w:rPr>
              <w:t xml:space="preserve">Use </w:t>
            </w:r>
            <w:r w:rsidR="00596A3A">
              <w:rPr>
                <w:bCs/>
              </w:rPr>
              <w:t>Slide</w:t>
            </w:r>
            <w:r w:rsidRPr="00B325B2">
              <w:rPr>
                <w:bCs/>
              </w:rPr>
              <w:t xml:space="preserve"> </w:t>
            </w:r>
            <w:r>
              <w:rPr>
                <w:rFonts w:eastAsia="SimSun"/>
                <w:bCs/>
                <w:lang w:eastAsia="zh-CN"/>
              </w:rPr>
              <w:t>13</w:t>
            </w:r>
            <w:r w:rsidRPr="00B325B2">
              <w:rPr>
                <w:rFonts w:eastAsia="SimSun"/>
                <w:bCs/>
                <w:lang w:eastAsia="zh-CN"/>
              </w:rPr>
              <w:t xml:space="preserve"> </w:t>
            </w:r>
            <w:r w:rsidRPr="00EE6E59">
              <w:t xml:space="preserve">to </w:t>
            </w:r>
            <w:r>
              <w:t>remind students that</w:t>
            </w:r>
            <w:r w:rsidRPr="004348A4">
              <w:t xml:space="preserve"> </w:t>
            </w:r>
            <w:r>
              <w:t>monomers</w:t>
            </w:r>
            <w:r w:rsidRPr="00B325B2">
              <w:rPr>
                <w:rFonts w:eastAsia="SimSun"/>
                <w:lang w:eastAsia="zh-CN"/>
              </w:rPr>
              <w:t xml:space="preserve"> </w:t>
            </w:r>
            <w:r>
              <w:t>move to</w:t>
            </w:r>
            <w:r w:rsidRPr="004348A4">
              <w:t xml:space="preserve"> all parts of </w:t>
            </w:r>
            <w:r>
              <w:t>a fungus’ body</w:t>
            </w:r>
            <w:r w:rsidRPr="004348A4">
              <w:t>.</w:t>
            </w:r>
          </w:p>
        </w:tc>
      </w:tr>
      <w:tr w:rsidR="004745AD" w:rsidRPr="00DB72EE" w14:paraId="4B65C33B" w14:textId="77777777" w:rsidTr="00EE2EAC">
        <w:trPr>
          <w:trHeight w:val="980"/>
        </w:trPr>
        <w:tc>
          <w:tcPr>
            <w:tcW w:w="9535" w:type="dxa"/>
          </w:tcPr>
          <w:p w14:paraId="759813F4" w14:textId="77777777" w:rsidR="004745AD" w:rsidRPr="008C7FED" w:rsidRDefault="004745AD" w:rsidP="002C136D">
            <w:pPr>
              <w:pStyle w:val="ListParagraph"/>
              <w:numPr>
                <w:ilvl w:val="0"/>
                <w:numId w:val="21"/>
              </w:numPr>
              <w:rPr>
                <w:rFonts w:eastAsia="SimSun"/>
                <w:b/>
                <w:i/>
                <w:iCs/>
                <w:color w:val="404040" w:themeColor="text1" w:themeTint="BF"/>
                <w:lang w:eastAsia="zh-CN"/>
              </w:rPr>
            </w:pPr>
            <w:r w:rsidRPr="008C7FED">
              <w:rPr>
                <w:rFonts w:eastAsia="SimSun"/>
                <w:b/>
                <w:lang w:eastAsia="zh-CN"/>
              </w:rPr>
              <w:lastRenderedPageBreak/>
              <w:t>Transition students to model biosynthesis.</w:t>
            </w:r>
          </w:p>
          <w:p w14:paraId="6642609D" w14:textId="46F9AA05" w:rsidR="004745AD" w:rsidRDefault="004745AD" w:rsidP="00EE2EAC">
            <w:pPr>
              <w:rPr>
                <w:rFonts w:eastAsia="SimSun"/>
                <w:lang w:eastAsia="zh-CN"/>
              </w:rPr>
            </w:pPr>
            <w:r w:rsidRPr="008803BB">
              <w:t>Use</w:t>
            </w:r>
            <w:r w:rsidRPr="00A12AC7">
              <w:rPr>
                <w:b/>
              </w:rPr>
              <w:t xml:space="preserve"> </w:t>
            </w:r>
            <w:r w:rsidR="00596A3A">
              <w:rPr>
                <w:rFonts w:eastAsia="SimSun"/>
                <w:lang w:eastAsia="zh-CN"/>
              </w:rPr>
              <w:t>Slide</w:t>
            </w:r>
            <w:r>
              <w:rPr>
                <w:rFonts w:eastAsia="SimSun"/>
                <w:lang w:eastAsia="zh-CN"/>
              </w:rPr>
              <w:t>s 14 and 15</w:t>
            </w:r>
            <w:r w:rsidRPr="00A12AC7">
              <w:rPr>
                <w:rFonts w:eastAsia="SimSun"/>
                <w:lang w:eastAsia="zh-CN"/>
              </w:rPr>
              <w:t xml:space="preserve"> in the PPT to transition to biosynthesis.</w:t>
            </w:r>
          </w:p>
          <w:p w14:paraId="1B81534F" w14:textId="77777777" w:rsidR="004745AD" w:rsidRPr="008C7FED" w:rsidRDefault="004745AD" w:rsidP="002C136D">
            <w:pPr>
              <w:pStyle w:val="ListParagraph"/>
              <w:numPr>
                <w:ilvl w:val="0"/>
                <w:numId w:val="28"/>
              </w:numPr>
              <w:rPr>
                <w:rFonts w:eastAsia="SimSun"/>
                <w:lang w:eastAsia="zh-CN"/>
              </w:rPr>
            </w:pPr>
            <w:r>
              <w:rPr>
                <w:rFonts w:eastAsia="SimSun"/>
                <w:lang w:eastAsia="zh-CN"/>
              </w:rPr>
              <w:t>Ask students what they remember about biosynthesis from Activity 5.1</w:t>
            </w:r>
          </w:p>
        </w:tc>
      </w:tr>
      <w:tr w:rsidR="004745AD" w:rsidRPr="00DB72EE" w14:paraId="5DE64038" w14:textId="77777777" w:rsidTr="00EE2EAC">
        <w:trPr>
          <w:trHeight w:val="1049"/>
        </w:trPr>
        <w:tc>
          <w:tcPr>
            <w:tcW w:w="9535" w:type="dxa"/>
          </w:tcPr>
          <w:p w14:paraId="19FF9DDB" w14:textId="77777777" w:rsidR="004745AD" w:rsidRPr="008C7FED" w:rsidRDefault="004745AD" w:rsidP="002C136D">
            <w:pPr>
              <w:pStyle w:val="ListParagraph"/>
              <w:numPr>
                <w:ilvl w:val="0"/>
                <w:numId w:val="21"/>
              </w:numPr>
              <w:ind w:hanging="378"/>
              <w:rPr>
                <w:rFonts w:eastAsia="SimSun"/>
                <w:b/>
                <w:i/>
                <w:iCs/>
                <w:color w:val="404040" w:themeColor="text1" w:themeTint="BF"/>
                <w:lang w:eastAsia="zh-CN"/>
              </w:rPr>
            </w:pPr>
            <w:r w:rsidRPr="008C7FED">
              <w:rPr>
                <w:rFonts w:eastAsia="SimSun"/>
                <w:b/>
                <w:lang w:eastAsia="zh-CN"/>
              </w:rPr>
              <w:t xml:space="preserve">Remind students what is in </w:t>
            </w:r>
            <w:r>
              <w:rPr>
                <w:rFonts w:eastAsia="SimSun"/>
                <w:b/>
                <w:lang w:eastAsia="zh-CN"/>
              </w:rPr>
              <w:t>fungi (mushrooms)</w:t>
            </w:r>
            <w:r w:rsidRPr="008C7FED">
              <w:rPr>
                <w:rFonts w:eastAsia="SimSun"/>
                <w:b/>
                <w:lang w:eastAsia="zh-CN"/>
              </w:rPr>
              <w:t>.</w:t>
            </w:r>
          </w:p>
          <w:p w14:paraId="7E5791DA" w14:textId="56B10990" w:rsidR="004745AD" w:rsidRPr="00C1419E" w:rsidRDefault="004745AD" w:rsidP="00EE2EAC">
            <w:pPr>
              <w:rPr>
                <w:iCs/>
              </w:rPr>
            </w:pPr>
            <w:r w:rsidRPr="00C1419E">
              <w:rPr>
                <w:iCs/>
              </w:rPr>
              <w:t>Show</w:t>
            </w:r>
            <w:r>
              <w:rPr>
                <w:iCs/>
              </w:rPr>
              <w:t xml:space="preserve"> </w:t>
            </w:r>
            <w:r w:rsidR="00596A3A">
              <w:rPr>
                <w:iCs/>
              </w:rPr>
              <w:t>Slide</w:t>
            </w:r>
            <w:r>
              <w:rPr>
                <w:iCs/>
              </w:rPr>
              <w:t xml:space="preserve"> 16 </w:t>
            </w:r>
            <w:r w:rsidRPr="00C1419E">
              <w:rPr>
                <w:iCs/>
              </w:rPr>
              <w:t xml:space="preserve">to remind students of the information they learned from </w:t>
            </w:r>
            <w:r>
              <w:rPr>
                <w:iCs/>
              </w:rPr>
              <w:t>mushroom</w:t>
            </w:r>
            <w:r w:rsidRPr="00C1419E">
              <w:rPr>
                <w:iCs/>
              </w:rPr>
              <w:t xml:space="preserve"> nutritional labels: </w:t>
            </w:r>
            <w:r>
              <w:rPr>
                <w:iCs/>
              </w:rPr>
              <w:t>mushrooms</w:t>
            </w:r>
            <w:r w:rsidRPr="00C1419E">
              <w:rPr>
                <w:iCs/>
              </w:rPr>
              <w:t xml:space="preserve"> a</w:t>
            </w:r>
            <w:r>
              <w:rPr>
                <w:iCs/>
              </w:rPr>
              <w:t>re made primarily of protein (3</w:t>
            </w:r>
            <w:r w:rsidRPr="00C1419E">
              <w:rPr>
                <w:iCs/>
              </w:rPr>
              <w:t xml:space="preserve">g) and </w:t>
            </w:r>
            <w:r>
              <w:rPr>
                <w:iCs/>
              </w:rPr>
              <w:t>carbohydrates/starch (8</w:t>
            </w:r>
            <w:r w:rsidRPr="00C1419E">
              <w:rPr>
                <w:iCs/>
              </w:rPr>
              <w:t xml:space="preserve">g). This means that the cells in the </w:t>
            </w:r>
            <w:r>
              <w:rPr>
                <w:iCs/>
              </w:rPr>
              <w:t>fungi</w:t>
            </w:r>
            <w:r w:rsidRPr="00C1419E">
              <w:rPr>
                <w:iCs/>
              </w:rPr>
              <w:t xml:space="preserve"> are going to make </w:t>
            </w:r>
            <w:r>
              <w:rPr>
                <w:iCs/>
              </w:rPr>
              <w:t>protein</w:t>
            </w:r>
            <w:r w:rsidRPr="00C1419E">
              <w:rPr>
                <w:iCs/>
              </w:rPr>
              <w:t xml:space="preserve"> and </w:t>
            </w:r>
            <w:r>
              <w:rPr>
                <w:iCs/>
              </w:rPr>
              <w:t>starch</w:t>
            </w:r>
            <w:r w:rsidRPr="00C1419E">
              <w:rPr>
                <w:iCs/>
              </w:rPr>
              <w:t xml:space="preserve"> molecules so the </w:t>
            </w:r>
            <w:r>
              <w:rPr>
                <w:iCs/>
              </w:rPr>
              <w:t>fungal</w:t>
            </w:r>
            <w:r w:rsidRPr="00C1419E">
              <w:rPr>
                <w:iCs/>
              </w:rPr>
              <w:t xml:space="preserve"> cells can grow bigger and divide. </w:t>
            </w:r>
          </w:p>
          <w:p w14:paraId="00835A5A" w14:textId="77777777" w:rsidR="004745AD" w:rsidRPr="00CC0C38" w:rsidRDefault="004745AD" w:rsidP="002C136D">
            <w:pPr>
              <w:pStyle w:val="ListParagraph"/>
              <w:numPr>
                <w:ilvl w:val="0"/>
                <w:numId w:val="24"/>
              </w:numPr>
              <w:ind w:left="252" w:hanging="252"/>
              <w:rPr>
                <w:i/>
                <w:iCs/>
                <w:color w:val="404040" w:themeColor="text1" w:themeTint="BF"/>
              </w:rPr>
            </w:pPr>
            <w:r w:rsidRPr="00B43547">
              <w:rPr>
                <w:iCs/>
              </w:rPr>
              <w:t xml:space="preserve">Tell students that they will use the placemat and molecules to model the process of biosynthesis, which is what happens when </w:t>
            </w:r>
            <w:r>
              <w:rPr>
                <w:iCs/>
              </w:rPr>
              <w:t>decomposers</w:t>
            </w:r>
            <w:r w:rsidRPr="00B43547">
              <w:rPr>
                <w:iCs/>
              </w:rPr>
              <w:t xml:space="preserve"> build </w:t>
            </w:r>
            <w:r>
              <w:rPr>
                <w:iCs/>
              </w:rPr>
              <w:t>polymers</w:t>
            </w:r>
            <w:r w:rsidRPr="00B43547">
              <w:rPr>
                <w:iCs/>
              </w:rPr>
              <w:t xml:space="preserve"> from mo</w:t>
            </w:r>
            <w:r>
              <w:rPr>
                <w:iCs/>
              </w:rPr>
              <w:t>nomers</w:t>
            </w:r>
          </w:p>
          <w:p w14:paraId="4A2DCF70" w14:textId="77777777" w:rsidR="004745AD" w:rsidRPr="00C21376" w:rsidRDefault="004745AD" w:rsidP="002C136D">
            <w:pPr>
              <w:pStyle w:val="ListParagraph"/>
              <w:numPr>
                <w:ilvl w:val="0"/>
                <w:numId w:val="24"/>
              </w:numPr>
              <w:ind w:left="252" w:hanging="252"/>
              <w:rPr>
                <w:i/>
                <w:iCs/>
                <w:color w:val="404040" w:themeColor="text1" w:themeTint="BF"/>
              </w:rPr>
            </w:pPr>
            <w:r w:rsidRPr="00CC0C38">
              <w:rPr>
                <w:iCs/>
              </w:rPr>
              <w:t>Point out that when they are modeling, they should remember that during biosynthesis, no "high energy" C-C or C-H bonds will be made or broken. The chemical energy is conserved!</w:t>
            </w:r>
          </w:p>
          <w:p w14:paraId="5A7BE3FD" w14:textId="77777777" w:rsidR="004745AD" w:rsidRPr="008C7FED" w:rsidRDefault="004745AD" w:rsidP="002C136D">
            <w:pPr>
              <w:pStyle w:val="ListParagraph"/>
              <w:numPr>
                <w:ilvl w:val="0"/>
                <w:numId w:val="24"/>
              </w:numPr>
              <w:ind w:left="252" w:hanging="252"/>
              <w:rPr>
                <w:i/>
                <w:iCs/>
                <w:color w:val="404040" w:themeColor="text1" w:themeTint="BF"/>
              </w:rPr>
            </w:pPr>
            <w:r w:rsidRPr="005C19E4">
              <w:rPr>
                <w:iCs/>
              </w:rPr>
              <w:t xml:space="preserve">Refer to the </w:t>
            </w:r>
            <w:r w:rsidRPr="005843A9">
              <w:rPr>
                <w:iCs/>
                <w:color w:val="00B050"/>
              </w:rPr>
              <w:t xml:space="preserve">Digestion and Biosynthesis 11 x 17 Posters </w:t>
            </w:r>
            <w:r w:rsidRPr="005C19E4">
              <w:rPr>
                <w:iCs/>
              </w:rPr>
              <w:t xml:space="preserve">in your classroom to help students visualize the </w:t>
            </w:r>
            <w:r w:rsidRPr="004D6017">
              <w:rPr>
                <w:iCs/>
              </w:rPr>
              <w:t>biosynthesis of monomers to polymers.</w:t>
            </w:r>
          </w:p>
        </w:tc>
      </w:tr>
      <w:tr w:rsidR="004745AD" w:rsidRPr="00DB72EE" w14:paraId="216C8E8B" w14:textId="77777777" w:rsidTr="00EE2EAC">
        <w:trPr>
          <w:trHeight w:val="890"/>
        </w:trPr>
        <w:tc>
          <w:tcPr>
            <w:tcW w:w="9535" w:type="dxa"/>
          </w:tcPr>
          <w:p w14:paraId="653A7FFB" w14:textId="77777777" w:rsidR="004745AD" w:rsidRPr="008803BB" w:rsidRDefault="004745AD" w:rsidP="002C136D">
            <w:pPr>
              <w:pStyle w:val="ListParagraph"/>
              <w:numPr>
                <w:ilvl w:val="0"/>
                <w:numId w:val="21"/>
              </w:numPr>
              <w:rPr>
                <w:b/>
                <w:bCs/>
                <w:i/>
                <w:iCs/>
                <w:color w:val="404040" w:themeColor="text1" w:themeTint="BF"/>
              </w:rPr>
            </w:pPr>
            <w:r w:rsidRPr="008803BB">
              <w:rPr>
                <w:b/>
                <w:bCs/>
              </w:rPr>
              <w:t>Have students set up their reactants and model biosynthesis.</w:t>
            </w:r>
          </w:p>
          <w:p w14:paraId="104C9FA5" w14:textId="77777777" w:rsidR="004745AD" w:rsidRPr="008803BB" w:rsidRDefault="004745AD" w:rsidP="00EE2EAC">
            <w:pPr>
              <w:rPr>
                <w:bCs/>
              </w:rPr>
            </w:pPr>
            <w:r w:rsidRPr="008803BB">
              <w:rPr>
                <w:bCs/>
              </w:rPr>
              <w:t xml:space="preserve">Have students place a “chemical energy card” on the reactants side of their placemat, along with their amino acids, fatty acids, glycerol and glucose molecules. Coach students to simulate the actual process of dehydration synthesis by making a water molecule </w:t>
            </w:r>
            <w:r w:rsidRPr="008803BB">
              <w:rPr>
                <w:bCs/>
                <w:i/>
                <w:iCs/>
              </w:rPr>
              <w:t>each time</w:t>
            </w:r>
            <w:r w:rsidRPr="008803BB">
              <w:rPr>
                <w:bCs/>
              </w:rPr>
              <w:t xml:space="preserve"> they tape two monomers together. This helps show that each time a bond is broken a chemical reaction takes place and new bonds form. </w:t>
            </w:r>
          </w:p>
          <w:p w14:paraId="66954026" w14:textId="2BDD2CF3" w:rsidR="004745AD" w:rsidRPr="008803BB" w:rsidRDefault="004745AD" w:rsidP="002C136D">
            <w:pPr>
              <w:pStyle w:val="ListParagraph"/>
              <w:numPr>
                <w:ilvl w:val="0"/>
                <w:numId w:val="25"/>
              </w:numPr>
              <w:spacing w:after="0"/>
              <w:ind w:left="252" w:hanging="252"/>
              <w:rPr>
                <w:bCs/>
                <w:i/>
                <w:iCs/>
                <w:color w:val="404040" w:themeColor="text1" w:themeTint="BF"/>
              </w:rPr>
            </w:pPr>
            <w:r w:rsidRPr="003D35F2">
              <w:rPr>
                <w:b/>
                <w:bCs/>
              </w:rPr>
              <w:t>Protein</w:t>
            </w:r>
            <w:r>
              <w:rPr>
                <w:bCs/>
              </w:rPr>
              <w:t xml:space="preserve">: Show </w:t>
            </w:r>
            <w:r w:rsidR="00596A3A">
              <w:rPr>
                <w:bCs/>
              </w:rPr>
              <w:t>Slide</w:t>
            </w:r>
            <w:r>
              <w:rPr>
                <w:bCs/>
              </w:rPr>
              <w:t xml:space="preserve"> 17</w:t>
            </w:r>
            <w:r w:rsidRPr="008803BB">
              <w:rPr>
                <w:bCs/>
              </w:rPr>
              <w:t xml:space="preserve">. Have students tape together four amino acid monomers to form one protein polymer and three water molecules. Then, </w:t>
            </w:r>
            <w:r>
              <w:rPr>
                <w:bCs/>
              </w:rPr>
              <w:t xml:space="preserve">watch the animation on </w:t>
            </w:r>
            <w:r w:rsidR="00596A3A">
              <w:rPr>
                <w:bCs/>
              </w:rPr>
              <w:t>Slide</w:t>
            </w:r>
            <w:r>
              <w:rPr>
                <w:bCs/>
              </w:rPr>
              <w:t>s 18-19</w:t>
            </w:r>
            <w:r w:rsidRPr="008803BB">
              <w:rPr>
                <w:bCs/>
              </w:rPr>
              <w:t>.</w:t>
            </w:r>
          </w:p>
          <w:p w14:paraId="06CAEF63" w14:textId="5193BEC4" w:rsidR="004745AD" w:rsidRPr="00DF23F9" w:rsidRDefault="004745AD" w:rsidP="002C136D">
            <w:pPr>
              <w:pStyle w:val="ListParagraph"/>
              <w:numPr>
                <w:ilvl w:val="0"/>
                <w:numId w:val="25"/>
              </w:numPr>
              <w:ind w:left="252" w:hanging="252"/>
              <w:rPr>
                <w:bCs/>
                <w:i/>
                <w:iCs/>
                <w:color w:val="404040" w:themeColor="text1" w:themeTint="BF"/>
              </w:rPr>
            </w:pPr>
            <w:r w:rsidRPr="003D35F2">
              <w:rPr>
                <w:b/>
                <w:bCs/>
              </w:rPr>
              <w:t>Carbohydrate</w:t>
            </w:r>
            <w:r w:rsidRPr="008803BB">
              <w:rPr>
                <w:bCs/>
              </w:rPr>
              <w:t xml:space="preserve">: </w:t>
            </w:r>
            <w:r>
              <w:rPr>
                <w:bCs/>
              </w:rPr>
              <w:t xml:space="preserve">Show </w:t>
            </w:r>
            <w:r w:rsidR="00596A3A">
              <w:rPr>
                <w:bCs/>
              </w:rPr>
              <w:t>Slide</w:t>
            </w:r>
            <w:r>
              <w:rPr>
                <w:bCs/>
              </w:rPr>
              <w:t xml:space="preserve"> 20</w:t>
            </w:r>
            <w:r w:rsidRPr="008803BB">
              <w:rPr>
                <w:bCs/>
              </w:rPr>
              <w:t xml:space="preserve">. Have students tape together </w:t>
            </w:r>
            <w:r>
              <w:rPr>
                <w:bCs/>
              </w:rPr>
              <w:t>three glucose</w:t>
            </w:r>
            <w:r w:rsidRPr="008803BB">
              <w:rPr>
                <w:bCs/>
              </w:rPr>
              <w:t xml:space="preserve"> monomers to form one </w:t>
            </w:r>
            <w:r>
              <w:rPr>
                <w:bCs/>
              </w:rPr>
              <w:t>starch</w:t>
            </w:r>
            <w:r w:rsidRPr="008803BB">
              <w:rPr>
                <w:bCs/>
              </w:rPr>
              <w:t xml:space="preserve"> polymer and </w:t>
            </w:r>
            <w:r>
              <w:rPr>
                <w:bCs/>
              </w:rPr>
              <w:t>two</w:t>
            </w:r>
            <w:r w:rsidRPr="008803BB">
              <w:rPr>
                <w:bCs/>
              </w:rPr>
              <w:t xml:space="preserve"> water molecules. Then, </w:t>
            </w:r>
            <w:r>
              <w:rPr>
                <w:bCs/>
              </w:rPr>
              <w:t xml:space="preserve">watch the animation on </w:t>
            </w:r>
            <w:r w:rsidR="00596A3A">
              <w:rPr>
                <w:bCs/>
              </w:rPr>
              <w:t>Slide</w:t>
            </w:r>
            <w:r>
              <w:rPr>
                <w:bCs/>
              </w:rPr>
              <w:t>s 21-22</w:t>
            </w:r>
          </w:p>
          <w:p w14:paraId="324E6CED" w14:textId="77777777" w:rsidR="004745AD" w:rsidRPr="003F6B1D" w:rsidRDefault="004745AD" w:rsidP="00EE2EAC">
            <w:pPr>
              <w:rPr>
                <w:bCs/>
                <w:i/>
                <w:iCs/>
                <w:color w:val="404040" w:themeColor="text1" w:themeTint="BF"/>
              </w:rPr>
            </w:pPr>
            <w:r w:rsidRPr="00E77539">
              <w:rPr>
                <w:bCs/>
              </w:rPr>
              <w:t>Have students move the new molecules with the energy card to the products side of their placemat. Ask students what is happening to energy during biosynthesis. Listen to see if they notice that chemical potential energy is conserved through the chemical change.</w:t>
            </w:r>
          </w:p>
          <w:p w14:paraId="05B59046" w14:textId="77777777" w:rsidR="004745AD" w:rsidRPr="00F36F95" w:rsidDel="005572C9" w:rsidRDefault="004745AD" w:rsidP="00EE2EAC">
            <w:pPr>
              <w:rPr>
                <w:bCs/>
                <w:i/>
                <w:iCs/>
                <w:color w:val="404040" w:themeColor="text1" w:themeTint="BF"/>
              </w:rPr>
            </w:pPr>
            <w:r w:rsidRPr="00CB354B">
              <w:rPr>
                <w:bCs/>
              </w:rPr>
              <w:t xml:space="preserve">Make the connection to cell division: cells have to both get bigger and also divide in order for </w:t>
            </w:r>
            <w:r w:rsidRPr="00CE7941">
              <w:rPr>
                <w:bCs/>
              </w:rPr>
              <w:t>decomposers</w:t>
            </w:r>
            <w:r w:rsidRPr="00F16C8C">
              <w:rPr>
                <w:bCs/>
              </w:rPr>
              <w:t xml:space="preserve"> to grow. This is why decomposers</w:t>
            </w:r>
            <w:r w:rsidRPr="007968B0">
              <w:rPr>
                <w:bCs/>
              </w:rPr>
              <w:t xml:space="preserve"> perform biosynthesis: to make cells get bigger (growth) so they can divide.</w:t>
            </w:r>
          </w:p>
        </w:tc>
      </w:tr>
    </w:tbl>
    <w:p w14:paraId="22F25BF5" w14:textId="77777777" w:rsidR="00732B38" w:rsidRPr="00D438F2" w:rsidRDefault="00732B38" w:rsidP="00732B38"/>
    <w:p w14:paraId="46BE9547" w14:textId="77777777" w:rsidR="00732B38" w:rsidRPr="00D438F2" w:rsidRDefault="00732B38" w:rsidP="00732B38">
      <w:pPr>
        <w:pStyle w:val="Heading2"/>
      </w:pPr>
      <w:r>
        <w:rPr>
          <w:color w:val="FF0000"/>
        </w:rPr>
        <w:t xml:space="preserve">Tab 3: </w:t>
      </w:r>
      <w:r w:rsidRPr="00D438F2">
        <w:t>Assessment</w:t>
      </w:r>
    </w:p>
    <w:p w14:paraId="0CC34885" w14:textId="77777777" w:rsidR="004745AD" w:rsidRDefault="004745AD" w:rsidP="002C136D">
      <w:pPr>
        <w:pStyle w:val="ListParagraph"/>
        <w:numPr>
          <w:ilvl w:val="0"/>
          <w:numId w:val="18"/>
        </w:numPr>
        <w:ind w:left="360" w:right="36"/>
      </w:pPr>
      <w:r w:rsidRPr="00B26AFD">
        <w:t xml:space="preserve">Matter tracing: </w:t>
      </w:r>
      <w:r>
        <w:t xml:space="preserve">note if students are able to recognize that the same atoms that were in the reactants are also in the products. </w:t>
      </w:r>
    </w:p>
    <w:p w14:paraId="3AC1D57B" w14:textId="77D0C529" w:rsidR="004745AD" w:rsidRDefault="004745AD" w:rsidP="002C136D">
      <w:pPr>
        <w:pStyle w:val="ListParagraph"/>
        <w:numPr>
          <w:ilvl w:val="0"/>
          <w:numId w:val="18"/>
        </w:numPr>
        <w:ind w:left="360" w:right="36"/>
      </w:pPr>
      <w:r>
        <w:t xml:space="preserve">Energy tracing: note the ways that students explain how chemical energy is conserved through both digestion and biosynthesis. </w:t>
      </w:r>
    </w:p>
    <w:p w14:paraId="795CFD8D" w14:textId="77777777" w:rsidR="004745AD" w:rsidRPr="00DB72EE" w:rsidRDefault="004745AD" w:rsidP="004745AD">
      <w:pPr>
        <w:pStyle w:val="Heading3"/>
      </w:pPr>
      <w:r w:rsidRPr="00DB72EE">
        <w:t>Tips</w:t>
      </w:r>
    </w:p>
    <w:p w14:paraId="7F77FEF5" w14:textId="77777777" w:rsidR="004745AD" w:rsidRPr="004F6C82" w:rsidRDefault="004745AD" w:rsidP="002C136D">
      <w:pPr>
        <w:pStyle w:val="ListParagraph"/>
        <w:numPr>
          <w:ilvl w:val="0"/>
          <w:numId w:val="19"/>
        </w:numPr>
        <w:ind w:left="360"/>
      </w:pPr>
      <w:r w:rsidRPr="004F6C82">
        <w:t>This activity may not be appropriate for middle school students due to its emphasis on molecular details of digestion and biosynthesis.</w:t>
      </w:r>
    </w:p>
    <w:p w14:paraId="1F28C011" w14:textId="592386FA" w:rsidR="004745AD" w:rsidRDefault="004745AD" w:rsidP="002C136D">
      <w:pPr>
        <w:pStyle w:val="ListParagraph"/>
        <w:numPr>
          <w:ilvl w:val="0"/>
          <w:numId w:val="19"/>
        </w:numPr>
        <w:ind w:left="360"/>
      </w:pPr>
      <w:r w:rsidRPr="004F6C82">
        <w:t>Laminate th</w:t>
      </w:r>
      <w:r w:rsidRPr="005E3DA5">
        <w:t xml:space="preserve">e </w:t>
      </w:r>
      <w:r w:rsidRPr="005843A9">
        <w:rPr>
          <w:color w:val="00B050"/>
        </w:rPr>
        <w:t>Molecular Models 11 x 17 Placemats</w:t>
      </w:r>
      <w:r w:rsidRPr="005E3DA5">
        <w:t>.</w:t>
      </w:r>
      <w:r w:rsidRPr="004F6C82">
        <w:t xml:space="preserve"> These will be used multiple times in each unit.</w:t>
      </w:r>
    </w:p>
    <w:p w14:paraId="42FE1763" w14:textId="75EF548A" w:rsidR="004745AD" w:rsidRPr="004745AD" w:rsidRDefault="004745AD" w:rsidP="002C136D">
      <w:pPr>
        <w:pStyle w:val="ListParagraph"/>
        <w:numPr>
          <w:ilvl w:val="0"/>
          <w:numId w:val="19"/>
        </w:numPr>
        <w:ind w:left="360"/>
        <w:rPr>
          <w:rFonts w:eastAsia="SimSun"/>
          <w:lang w:eastAsia="zh-CN"/>
        </w:rPr>
      </w:pPr>
      <w:r w:rsidRPr="004F6C82">
        <w:lastRenderedPageBreak/>
        <w:t>During the molecular modeling activity and animation, focus on how matter and energy are conserved through the chemical change</w:t>
      </w:r>
      <w:r w:rsidR="00BE0268">
        <w:t>s</w:t>
      </w:r>
      <w:r w:rsidRPr="004F6C82">
        <w:t xml:space="preserve">. This is </w:t>
      </w:r>
      <w:r w:rsidR="00BE0268">
        <w:t>a</w:t>
      </w:r>
      <w:r w:rsidRPr="004F6C82">
        <w:t xml:space="preserve"> main goal of the activity!</w:t>
      </w:r>
    </w:p>
    <w:p w14:paraId="5AE232E2" w14:textId="77777777" w:rsidR="00732B38" w:rsidRDefault="00732B38" w:rsidP="00732B38">
      <w:pPr>
        <w:pStyle w:val="Heading2"/>
      </w:pPr>
      <w:r w:rsidRPr="00B517E1">
        <w:rPr>
          <w:color w:val="FF0000"/>
        </w:rPr>
        <w:t>Tab 4</w:t>
      </w:r>
      <w:r>
        <w:t>: Differentiation &amp;</w:t>
      </w:r>
      <w:r w:rsidRPr="00761F92">
        <w:t xml:space="preserve"> </w:t>
      </w:r>
      <w:r w:rsidRPr="00D438F2">
        <w:t>Extending the Learning</w:t>
      </w:r>
      <w:r>
        <w:t xml:space="preserve"> </w:t>
      </w:r>
    </w:p>
    <w:p w14:paraId="32C6EE3B" w14:textId="77777777" w:rsidR="00732B38" w:rsidRDefault="00732B38" w:rsidP="00732B38">
      <w:pPr>
        <w:pStyle w:val="Heading3"/>
        <w:rPr>
          <w:color w:val="FF0000"/>
        </w:rPr>
      </w:pPr>
      <w:r>
        <w:t xml:space="preserve">Differentiation </w:t>
      </w:r>
      <w:r>
        <w:rPr>
          <w:color w:val="FF0000"/>
        </w:rPr>
        <w:t>(Accordion)</w:t>
      </w:r>
    </w:p>
    <w:p w14:paraId="2A147D8F" w14:textId="690DE011" w:rsidR="00274DC8" w:rsidRPr="008A16AD" w:rsidRDefault="00274DC8" w:rsidP="00274DC8">
      <w:pPr>
        <w:numPr>
          <w:ilvl w:val="0"/>
          <w:numId w:val="9"/>
        </w:numPr>
        <w:spacing w:after="0"/>
        <w:textAlignment w:val="baseline"/>
        <w:rPr>
          <w:color w:val="000000"/>
        </w:rPr>
      </w:pPr>
      <w:r>
        <w:rPr>
          <w:color w:val="000000"/>
        </w:rPr>
        <w:t>Have s</w:t>
      </w:r>
      <w:r w:rsidRPr="008A16AD">
        <w:rPr>
          <w:color w:val="000000"/>
        </w:rPr>
        <w:t>trategic grouping with strong speakers</w:t>
      </w:r>
    </w:p>
    <w:p w14:paraId="14AE1704" w14:textId="77777777" w:rsidR="00732B38" w:rsidRDefault="00732B38" w:rsidP="00732B38"/>
    <w:p w14:paraId="75B5B62A" w14:textId="77777777" w:rsidR="00732B38" w:rsidRDefault="00732B38" w:rsidP="00732B38">
      <w:pPr>
        <w:pStyle w:val="Heading3"/>
      </w:pPr>
      <w:r>
        <w:t xml:space="preserve">Modifications </w:t>
      </w:r>
      <w:r>
        <w:rPr>
          <w:color w:val="FF0000"/>
        </w:rPr>
        <w:t>(Accordion)</w:t>
      </w:r>
    </w:p>
    <w:p w14:paraId="571A4E8F" w14:textId="77777777" w:rsidR="00732B38" w:rsidRDefault="00732B38" w:rsidP="00732B38"/>
    <w:p w14:paraId="3B873FEC" w14:textId="77777777" w:rsidR="004745AD" w:rsidRDefault="004745AD">
      <w:pPr>
        <w:spacing w:after="0"/>
        <w:rPr>
          <w:b/>
          <w:kern w:val="28"/>
          <w:sz w:val="36"/>
        </w:rPr>
      </w:pPr>
      <w:r>
        <w:br w:type="page"/>
      </w:r>
    </w:p>
    <w:p w14:paraId="0B84DC91" w14:textId="1256146F" w:rsidR="00732B38" w:rsidRPr="004745AD" w:rsidRDefault="00732B38" w:rsidP="00732B38">
      <w:pPr>
        <w:pStyle w:val="Heading1"/>
        <w:rPr>
          <w:color w:val="000000" w:themeColor="text1"/>
        </w:rPr>
      </w:pPr>
      <w:r w:rsidRPr="004745AD">
        <w:rPr>
          <w:color w:val="000000" w:themeColor="text1"/>
        </w:rPr>
        <w:lastRenderedPageBreak/>
        <w:t xml:space="preserve">Activity </w:t>
      </w:r>
      <w:r w:rsidR="004745AD" w:rsidRPr="004745AD">
        <w:rPr>
          <w:color w:val="000000" w:themeColor="text1"/>
        </w:rPr>
        <w:t>5.3: Explaining How Fungi Grow: Digestion (40 min)</w:t>
      </w:r>
    </w:p>
    <w:p w14:paraId="5B4BCBB2" w14:textId="77777777" w:rsidR="00732B38" w:rsidRDefault="00732B38" w:rsidP="00732B38">
      <w:pPr>
        <w:pStyle w:val="Heading2"/>
      </w:pPr>
      <w:r>
        <w:rPr>
          <w:color w:val="FF0000"/>
        </w:rPr>
        <w:t>Tab 1:</w:t>
      </w:r>
      <w:r>
        <w:t xml:space="preserve"> Overview and Preparation</w:t>
      </w:r>
    </w:p>
    <w:p w14:paraId="05D249E2" w14:textId="77777777" w:rsidR="00732B38" w:rsidRPr="002B5F20" w:rsidRDefault="00732B38" w:rsidP="00732B38">
      <w:pPr>
        <w:pStyle w:val="Heading3"/>
      </w:pPr>
      <w:r>
        <w:t>Target Student Performance</w:t>
      </w:r>
    </w:p>
    <w:p w14:paraId="67891330" w14:textId="77777777" w:rsidR="009C6AF7" w:rsidRPr="009C6AF7" w:rsidRDefault="009C6AF7" w:rsidP="004745AD">
      <w:pPr>
        <w:pStyle w:val="Heading3"/>
        <w:rPr>
          <w:b w:val="0"/>
          <w:bCs w:val="0"/>
          <w:sz w:val="22"/>
          <w:szCs w:val="22"/>
        </w:rPr>
      </w:pPr>
      <w:r w:rsidRPr="009C6AF7">
        <w:rPr>
          <w:b w:val="0"/>
          <w:bCs w:val="0"/>
          <w:sz w:val="22"/>
          <w:szCs w:val="22"/>
        </w:rPr>
        <w:t>Students explain how matter moves and changes and how energy changes during digestion by a fungus.</w:t>
      </w:r>
    </w:p>
    <w:p w14:paraId="7413E9E6" w14:textId="136D6A06" w:rsidR="004745AD" w:rsidRDefault="004745AD" w:rsidP="004745AD">
      <w:pPr>
        <w:pStyle w:val="Heading3"/>
      </w:pPr>
      <w:r>
        <w:t>Materials You Provide</w:t>
      </w:r>
    </w:p>
    <w:p w14:paraId="3B0107C7" w14:textId="77777777" w:rsidR="004745AD" w:rsidRPr="00DF23F9" w:rsidRDefault="004745AD" w:rsidP="002C136D">
      <w:pPr>
        <w:pStyle w:val="ListParagraph"/>
        <w:numPr>
          <w:ilvl w:val="0"/>
          <w:numId w:val="30"/>
        </w:numPr>
        <w:ind w:left="360"/>
      </w:pPr>
      <w:r>
        <w:t xml:space="preserve">(From previous lesson) </w:t>
      </w:r>
      <w:r w:rsidRPr="00053DD9">
        <w:rPr>
          <w:color w:val="0000FF"/>
        </w:rPr>
        <w:t xml:space="preserve">3.3 Evidence-Based Arguments for </w:t>
      </w:r>
      <w:r>
        <w:rPr>
          <w:color w:val="0000FF"/>
        </w:rPr>
        <w:t>Bread Molding</w:t>
      </w:r>
    </w:p>
    <w:p w14:paraId="31943470" w14:textId="77777777" w:rsidR="004745AD" w:rsidRPr="00DB72EE" w:rsidRDefault="004745AD" w:rsidP="004745AD">
      <w:pPr>
        <w:pStyle w:val="Heading3"/>
      </w:pPr>
      <w:r w:rsidRPr="00DB72EE">
        <w:t>Resources Provided</w:t>
      </w:r>
    </w:p>
    <w:p w14:paraId="1DAC69AE" w14:textId="77777777" w:rsidR="004745AD" w:rsidRPr="00334C92" w:rsidRDefault="004745AD" w:rsidP="002C136D">
      <w:pPr>
        <w:pStyle w:val="ListParagraph"/>
        <w:numPr>
          <w:ilvl w:val="0"/>
          <w:numId w:val="29"/>
        </w:numPr>
        <w:spacing w:after="0"/>
        <w:ind w:left="360"/>
        <w:rPr>
          <w:color w:val="0000FF"/>
        </w:rPr>
      </w:pPr>
      <w:r>
        <w:rPr>
          <w:color w:val="0000FF"/>
        </w:rPr>
        <w:t>5</w:t>
      </w:r>
      <w:r w:rsidRPr="00334C92">
        <w:rPr>
          <w:color w:val="0000FF"/>
        </w:rPr>
        <w:t>.</w:t>
      </w:r>
      <w:r>
        <w:rPr>
          <w:color w:val="0000FF"/>
        </w:rPr>
        <w:t>3</w:t>
      </w:r>
      <w:r w:rsidRPr="00334C92">
        <w:rPr>
          <w:color w:val="0000FF"/>
        </w:rPr>
        <w:t xml:space="preserve"> Explaining </w:t>
      </w:r>
      <w:r>
        <w:rPr>
          <w:color w:val="0000FF"/>
        </w:rPr>
        <w:t xml:space="preserve">How Fungi Grow: </w:t>
      </w:r>
      <w:r w:rsidRPr="00334C92">
        <w:rPr>
          <w:color w:val="0000FF"/>
        </w:rPr>
        <w:t xml:space="preserve">Digestion </w:t>
      </w:r>
      <w:r>
        <w:rPr>
          <w:color w:val="0000FF"/>
        </w:rPr>
        <w:t>PPT</w:t>
      </w:r>
    </w:p>
    <w:p w14:paraId="7A5F0C81" w14:textId="77777777" w:rsidR="004745AD" w:rsidRPr="00334C92" w:rsidRDefault="004745AD" w:rsidP="002C136D">
      <w:pPr>
        <w:pStyle w:val="ListParagraph"/>
        <w:numPr>
          <w:ilvl w:val="0"/>
          <w:numId w:val="29"/>
        </w:numPr>
        <w:spacing w:after="0"/>
        <w:ind w:left="360"/>
        <w:rPr>
          <w:color w:val="0000FF"/>
        </w:rPr>
      </w:pPr>
      <w:r>
        <w:rPr>
          <w:color w:val="0000FF"/>
        </w:rPr>
        <w:t>5</w:t>
      </w:r>
      <w:r w:rsidRPr="00334C92">
        <w:rPr>
          <w:color w:val="0000FF"/>
        </w:rPr>
        <w:t>.</w:t>
      </w:r>
      <w:r>
        <w:rPr>
          <w:color w:val="0000FF"/>
        </w:rPr>
        <w:t>3</w:t>
      </w:r>
      <w:r w:rsidRPr="00334C92">
        <w:rPr>
          <w:color w:val="0000FF"/>
        </w:rPr>
        <w:t xml:space="preserve"> Explanations Tool for </w:t>
      </w:r>
      <w:r>
        <w:rPr>
          <w:color w:val="0000FF"/>
        </w:rPr>
        <w:t>Fungi</w:t>
      </w:r>
      <w:r w:rsidRPr="00334C92">
        <w:rPr>
          <w:color w:val="0000FF"/>
        </w:rPr>
        <w:t xml:space="preserve"> Digestion </w:t>
      </w:r>
      <w:r>
        <w:t>(1 per student)</w:t>
      </w:r>
    </w:p>
    <w:p w14:paraId="2B6F97F7" w14:textId="77777777" w:rsidR="004745AD" w:rsidRPr="00FB583B" w:rsidRDefault="004745AD" w:rsidP="002C136D">
      <w:pPr>
        <w:pStyle w:val="ListParagraph"/>
        <w:numPr>
          <w:ilvl w:val="0"/>
          <w:numId w:val="8"/>
        </w:numPr>
        <w:jc w:val="both"/>
        <w:rPr>
          <w:color w:val="7030A0"/>
        </w:rPr>
      </w:pPr>
      <w:r w:rsidRPr="00FB583B">
        <w:rPr>
          <w:color w:val="7030A0"/>
        </w:rPr>
        <w:t>5.3 Grading the Explanations Tools for Fungi Digestion</w:t>
      </w:r>
    </w:p>
    <w:p w14:paraId="7325B62B" w14:textId="77777777" w:rsidR="004745AD" w:rsidRDefault="004745AD" w:rsidP="002C136D">
      <w:pPr>
        <w:pStyle w:val="ListParagraph"/>
        <w:numPr>
          <w:ilvl w:val="0"/>
          <w:numId w:val="8"/>
        </w:numPr>
        <w:jc w:val="both"/>
        <w:rPr>
          <w:color w:val="0000FF"/>
        </w:rPr>
      </w:pPr>
      <w:r w:rsidRPr="005843A9">
        <w:rPr>
          <w:color w:val="000000" w:themeColor="text1"/>
        </w:rPr>
        <w:t xml:space="preserve">(Optional) </w:t>
      </w:r>
      <w:r>
        <w:rPr>
          <w:color w:val="0000FF"/>
        </w:rPr>
        <w:t xml:space="preserve">5.3 How do Decomposers Digest Food? Reading </w:t>
      </w:r>
      <w:r w:rsidRPr="005843A9">
        <w:rPr>
          <w:color w:val="000000" w:themeColor="text1"/>
        </w:rPr>
        <w:t>(1 per student)</w:t>
      </w:r>
    </w:p>
    <w:p w14:paraId="08CA8EDA" w14:textId="77777777" w:rsidR="004745AD" w:rsidRDefault="004745AD" w:rsidP="004745AD">
      <w:pPr>
        <w:pStyle w:val="Heading3"/>
      </w:pPr>
      <w:bookmarkStart w:id="2" w:name="_Hlk490145164"/>
      <w:r>
        <w:t>Recurring Resources</w:t>
      </w:r>
    </w:p>
    <w:p w14:paraId="5DD70527" w14:textId="77777777" w:rsidR="004745AD" w:rsidRPr="00334C92" w:rsidRDefault="004745AD" w:rsidP="002C136D">
      <w:pPr>
        <w:pStyle w:val="ListParagraph"/>
        <w:numPr>
          <w:ilvl w:val="0"/>
          <w:numId w:val="29"/>
        </w:numPr>
        <w:ind w:left="360"/>
        <w:rPr>
          <w:color w:val="0000FF"/>
        </w:rPr>
      </w:pPr>
      <w:r w:rsidRPr="005843A9">
        <w:rPr>
          <w:color w:val="00B050"/>
        </w:rPr>
        <w:t xml:space="preserve">Three Questions 11 x 17 Poster </w:t>
      </w:r>
      <w:r>
        <w:t>(1 per class)</w:t>
      </w:r>
    </w:p>
    <w:p w14:paraId="1CED9FB5" w14:textId="77777777" w:rsidR="004745AD" w:rsidRDefault="004745AD" w:rsidP="002C136D">
      <w:pPr>
        <w:pStyle w:val="ListParagraph"/>
        <w:numPr>
          <w:ilvl w:val="0"/>
          <w:numId w:val="29"/>
        </w:numPr>
        <w:ind w:left="360"/>
        <w:rPr>
          <w:color w:val="0000FF"/>
        </w:rPr>
      </w:pPr>
      <w:r w:rsidRPr="005843A9">
        <w:rPr>
          <w:color w:val="00B050"/>
        </w:rPr>
        <w:t xml:space="preserve">Three Questions Handout </w:t>
      </w:r>
      <w:r>
        <w:t>(1 per student)</w:t>
      </w:r>
    </w:p>
    <w:p w14:paraId="6314A3DD" w14:textId="77777777" w:rsidR="004745AD" w:rsidRPr="00F519D3" w:rsidRDefault="004745AD" w:rsidP="002C136D">
      <w:pPr>
        <w:pStyle w:val="ListParagraph"/>
        <w:numPr>
          <w:ilvl w:val="0"/>
          <w:numId w:val="8"/>
        </w:numPr>
        <w:jc w:val="both"/>
        <w:rPr>
          <w:color w:val="0000FF"/>
        </w:rPr>
      </w:pPr>
      <w:r w:rsidRPr="005843A9">
        <w:rPr>
          <w:color w:val="00B050"/>
        </w:rPr>
        <w:t xml:space="preserve">Digestion and Biosynthesis of Carbohydrates 11 x 17 Poster </w:t>
      </w:r>
      <w:r>
        <w:t>(1 per class)</w:t>
      </w:r>
    </w:p>
    <w:p w14:paraId="76FC584C" w14:textId="77777777" w:rsidR="004745AD" w:rsidRPr="005843A9" w:rsidRDefault="004745AD" w:rsidP="002C136D">
      <w:pPr>
        <w:pStyle w:val="ListParagraph"/>
        <w:numPr>
          <w:ilvl w:val="0"/>
          <w:numId w:val="8"/>
        </w:numPr>
        <w:jc w:val="both"/>
        <w:rPr>
          <w:color w:val="0000FF"/>
        </w:rPr>
      </w:pPr>
      <w:r w:rsidRPr="005843A9">
        <w:rPr>
          <w:color w:val="00B050"/>
        </w:rPr>
        <w:t xml:space="preserve">Digestion and Biosynthesis of Protein 11 x 17 Poster </w:t>
      </w:r>
      <w:r>
        <w:t>(1 per class)</w:t>
      </w:r>
    </w:p>
    <w:p w14:paraId="49D447A8" w14:textId="77777777" w:rsidR="004745AD" w:rsidRPr="005843A9" w:rsidRDefault="004745AD" w:rsidP="002C136D">
      <w:pPr>
        <w:pStyle w:val="ListParagraph"/>
        <w:numPr>
          <w:ilvl w:val="0"/>
          <w:numId w:val="8"/>
        </w:numPr>
        <w:jc w:val="both"/>
        <w:rPr>
          <w:color w:val="0000FF"/>
        </w:rPr>
      </w:pPr>
      <w:r w:rsidRPr="005843A9">
        <w:rPr>
          <w:color w:val="00B050"/>
        </w:rPr>
        <w:t xml:space="preserve">Questions, Connections, Questions Student Reading Strategy </w:t>
      </w:r>
    </w:p>
    <w:p w14:paraId="6FCDCF2C" w14:textId="77777777" w:rsidR="004745AD" w:rsidRPr="005843A9" w:rsidRDefault="004745AD" w:rsidP="002C136D">
      <w:pPr>
        <w:pStyle w:val="ListParagraph"/>
        <w:numPr>
          <w:ilvl w:val="0"/>
          <w:numId w:val="8"/>
        </w:numPr>
        <w:jc w:val="both"/>
        <w:rPr>
          <w:color w:val="0000FF"/>
        </w:rPr>
      </w:pPr>
      <w:r w:rsidRPr="00DF23F9">
        <w:t xml:space="preserve">(Optional) </w:t>
      </w:r>
      <w:r w:rsidRPr="005843A9">
        <w:rPr>
          <w:color w:val="0000FF"/>
        </w:rPr>
        <w:t xml:space="preserve">Example Decomposers Explanations Handout </w:t>
      </w:r>
      <w:r w:rsidRPr="00DF23F9">
        <w:t>(1 per student or per group)</w:t>
      </w:r>
    </w:p>
    <w:p w14:paraId="4591AE57" w14:textId="77777777" w:rsidR="004745AD" w:rsidRPr="005843A9" w:rsidRDefault="004745AD" w:rsidP="002C136D">
      <w:pPr>
        <w:pStyle w:val="ListParagraph"/>
        <w:numPr>
          <w:ilvl w:val="0"/>
          <w:numId w:val="31"/>
        </w:numPr>
        <w:spacing w:after="0"/>
        <w:rPr>
          <w:color w:val="0000FF"/>
        </w:rPr>
      </w:pPr>
      <w:r w:rsidRPr="00847902">
        <w:rPr>
          <w:color w:val="7030A0"/>
        </w:rPr>
        <w:t>Assessing the Matter Tracing Tool for Decomposers</w:t>
      </w:r>
    </w:p>
    <w:p w14:paraId="00DA140E" w14:textId="77777777" w:rsidR="004745AD" w:rsidRPr="005843A9" w:rsidRDefault="004745AD" w:rsidP="002C136D">
      <w:pPr>
        <w:pStyle w:val="ListParagraph"/>
        <w:numPr>
          <w:ilvl w:val="0"/>
          <w:numId w:val="31"/>
        </w:numPr>
        <w:spacing w:after="0"/>
        <w:rPr>
          <w:color w:val="00B050"/>
        </w:rPr>
      </w:pPr>
      <w:r w:rsidRPr="005843A9">
        <w:rPr>
          <w:color w:val="0000FF"/>
        </w:rPr>
        <w:t>Matter Tracing Tool for Decomposers</w:t>
      </w:r>
    </w:p>
    <w:p w14:paraId="49400566" w14:textId="77777777" w:rsidR="004745AD" w:rsidRPr="00CD3625" w:rsidRDefault="004745AD" w:rsidP="004745AD">
      <w:pPr>
        <w:spacing w:after="0"/>
        <w:rPr>
          <w:color w:val="0000FF"/>
        </w:rPr>
      </w:pPr>
    </w:p>
    <w:bookmarkEnd w:id="2"/>
    <w:p w14:paraId="381BE942" w14:textId="77777777" w:rsidR="004745AD" w:rsidRDefault="004745AD" w:rsidP="004745AD">
      <w:pPr>
        <w:pStyle w:val="Heading3"/>
      </w:pPr>
      <w:r w:rsidRPr="00DB72EE">
        <w:t>Setup</w:t>
      </w:r>
    </w:p>
    <w:p w14:paraId="21D047B2" w14:textId="77777777" w:rsidR="004745AD" w:rsidRPr="00F519D3" w:rsidRDefault="004745AD" w:rsidP="004745AD">
      <w:r w:rsidRPr="00334C92">
        <w:t xml:space="preserve">Print one copy of the </w:t>
      </w:r>
      <w:r>
        <w:rPr>
          <w:color w:val="0000FF"/>
        </w:rPr>
        <w:t>5</w:t>
      </w:r>
      <w:r w:rsidRPr="00334C92">
        <w:rPr>
          <w:color w:val="0000FF"/>
        </w:rPr>
        <w:t>.</w:t>
      </w:r>
      <w:r>
        <w:rPr>
          <w:color w:val="0000FF"/>
        </w:rPr>
        <w:t>3</w:t>
      </w:r>
      <w:r w:rsidRPr="00334C92">
        <w:rPr>
          <w:color w:val="0000FF"/>
        </w:rPr>
        <w:t xml:space="preserve"> Explanations Tool for </w:t>
      </w:r>
      <w:r>
        <w:rPr>
          <w:color w:val="0000FF"/>
        </w:rPr>
        <w:t>Fungi</w:t>
      </w:r>
      <w:r w:rsidRPr="00334C92">
        <w:rPr>
          <w:color w:val="0000FF"/>
        </w:rPr>
        <w:t xml:space="preserve"> Digestion</w:t>
      </w:r>
      <w:r>
        <w:t xml:space="preserve">, and the </w:t>
      </w:r>
      <w:r w:rsidRPr="00DF23F9">
        <w:rPr>
          <w:color w:val="0432FF"/>
        </w:rPr>
        <w:t xml:space="preserve">5.3 </w:t>
      </w:r>
      <w:r w:rsidRPr="000E7B72">
        <w:rPr>
          <w:color w:val="0432FF"/>
        </w:rPr>
        <w:t xml:space="preserve">How </w:t>
      </w:r>
      <w:r>
        <w:rPr>
          <w:color w:val="0432FF"/>
        </w:rPr>
        <w:t xml:space="preserve">do Decomposers Digest Food? Reading </w:t>
      </w:r>
      <w:r>
        <w:rPr>
          <w:color w:val="000000" w:themeColor="text1"/>
        </w:rPr>
        <w:t xml:space="preserve">(if you choose to use it) </w:t>
      </w:r>
      <w:r w:rsidRPr="00334C92">
        <w:t>for each student. Prepare a computer and a projector to display the PPT.</w:t>
      </w:r>
      <w:r>
        <w:t xml:space="preserve"> Print and hang the </w:t>
      </w:r>
      <w:r w:rsidRPr="005843A9">
        <w:rPr>
          <w:color w:val="00B050"/>
        </w:rPr>
        <w:t>Digestion and Biosynthesis 11 x 17 Posters</w:t>
      </w:r>
      <w:r w:rsidRPr="00F519D3">
        <w:t>.</w:t>
      </w:r>
      <w:r>
        <w:t xml:space="preserve"> </w:t>
      </w:r>
      <w:bookmarkStart w:id="3" w:name="_Hlk490145257"/>
      <w:r w:rsidRPr="00DF23F9">
        <w:t xml:space="preserve">In this activity, your students will need to use the </w:t>
      </w:r>
      <w:r w:rsidRPr="005843A9">
        <w:rPr>
          <w:color w:val="00B050"/>
        </w:rPr>
        <w:t xml:space="preserve">Three Questions Explanation Checklist </w:t>
      </w:r>
      <w:r w:rsidRPr="00DF23F9">
        <w:t xml:space="preserve">on the back of the </w:t>
      </w:r>
      <w:r w:rsidRPr="005843A9">
        <w:rPr>
          <w:color w:val="00B050"/>
        </w:rPr>
        <w:t>Three Questions Handout</w:t>
      </w:r>
      <w:r w:rsidRPr="00DF23F9">
        <w:t>. Be sure to have this available to students and see the notes in the Modifications at the end of the Activity for ideas about how to use it.</w:t>
      </w:r>
      <w:bookmarkEnd w:id="3"/>
    </w:p>
    <w:p w14:paraId="5AEDFF5E" w14:textId="77777777" w:rsidR="00732B38" w:rsidRPr="00CD686F" w:rsidRDefault="00732B38" w:rsidP="00732B38">
      <w:pPr>
        <w:pStyle w:val="Heading2"/>
        <w:rPr>
          <w:color w:val="FF0000"/>
        </w:rPr>
      </w:pPr>
      <w:r>
        <w:rPr>
          <w:color w:val="FF0000"/>
        </w:rPr>
        <w:t xml:space="preserve">Tab 2: </w:t>
      </w:r>
      <w:r w:rsidRPr="00D438F2">
        <w:t>Directions</w:t>
      </w:r>
      <w:r>
        <w:t xml:space="preserve"> </w:t>
      </w:r>
      <w:r>
        <w:rPr>
          <w:color w:val="FF0000"/>
        </w:rPr>
        <w:t>(accordion for individual steps in directions)</w:t>
      </w:r>
    </w:p>
    <w:tbl>
      <w:tblPr>
        <w:tblStyle w:val="TableGrid"/>
        <w:tblW w:w="9535" w:type="dxa"/>
        <w:tblLayout w:type="fixed"/>
        <w:tblLook w:val="04A0" w:firstRow="1" w:lastRow="0" w:firstColumn="1" w:lastColumn="0" w:noHBand="0" w:noVBand="1"/>
      </w:tblPr>
      <w:tblGrid>
        <w:gridCol w:w="9535"/>
      </w:tblGrid>
      <w:tr w:rsidR="004745AD" w:rsidRPr="00BB6D33" w14:paraId="0245FF96" w14:textId="77777777" w:rsidTr="00EE2EAC">
        <w:trPr>
          <w:trHeight w:val="350"/>
        </w:trPr>
        <w:tc>
          <w:tcPr>
            <w:tcW w:w="9535" w:type="dxa"/>
          </w:tcPr>
          <w:p w14:paraId="42CD3E83" w14:textId="77777777" w:rsidR="004745AD" w:rsidRPr="001C5DDC" w:rsidRDefault="004745AD" w:rsidP="002C136D">
            <w:pPr>
              <w:pStyle w:val="List1"/>
              <w:numPr>
                <w:ilvl w:val="0"/>
                <w:numId w:val="34"/>
              </w:numPr>
              <w:rPr>
                <w:b/>
              </w:rPr>
            </w:pPr>
            <w:r w:rsidRPr="001C5DDC">
              <w:rPr>
                <w:b/>
              </w:rPr>
              <w:t>Use the instructional model to show students where they are in the course of the unit.</w:t>
            </w:r>
          </w:p>
          <w:p w14:paraId="56E3F54A" w14:textId="2140CDBD" w:rsidR="004745AD" w:rsidRPr="00BB6D33" w:rsidRDefault="004745AD" w:rsidP="00EE2EAC">
            <w:pPr>
              <w:rPr>
                <w:b/>
              </w:rPr>
            </w:pPr>
            <w:r>
              <w:t xml:space="preserve">Show </w:t>
            </w:r>
            <w:r w:rsidR="00596A3A">
              <w:t>Slide</w:t>
            </w:r>
            <w:r>
              <w:t xml:space="preserve"> 2</w:t>
            </w:r>
            <w:r w:rsidRPr="00CE0235">
              <w:t xml:space="preserve"> of the </w:t>
            </w:r>
            <w:r>
              <w:rPr>
                <w:color w:val="0000FF"/>
              </w:rPr>
              <w:t>5.3</w:t>
            </w:r>
            <w:r w:rsidRPr="00334C92">
              <w:rPr>
                <w:color w:val="0000FF"/>
              </w:rPr>
              <w:t xml:space="preserve"> Explaining </w:t>
            </w:r>
            <w:r>
              <w:rPr>
                <w:color w:val="0000FF"/>
              </w:rPr>
              <w:t xml:space="preserve">How Fungi Grow: </w:t>
            </w:r>
            <w:r w:rsidRPr="00334C92">
              <w:rPr>
                <w:color w:val="0000FF"/>
              </w:rPr>
              <w:t xml:space="preserve">Digestion </w:t>
            </w:r>
            <w:r>
              <w:rPr>
                <w:color w:val="0000FF"/>
              </w:rPr>
              <w:t>PPT</w:t>
            </w:r>
            <w:r>
              <w:t>.</w:t>
            </w:r>
          </w:p>
        </w:tc>
      </w:tr>
      <w:tr w:rsidR="004745AD" w:rsidRPr="008C7FED" w14:paraId="2AB5EF67" w14:textId="77777777" w:rsidTr="00EE2EAC">
        <w:trPr>
          <w:trHeight w:val="350"/>
        </w:trPr>
        <w:tc>
          <w:tcPr>
            <w:tcW w:w="9535" w:type="dxa"/>
          </w:tcPr>
          <w:p w14:paraId="526ADFF4" w14:textId="77777777" w:rsidR="004745AD" w:rsidRDefault="004745AD" w:rsidP="002C136D">
            <w:pPr>
              <w:pStyle w:val="List1"/>
              <w:numPr>
                <w:ilvl w:val="0"/>
                <w:numId w:val="34"/>
              </w:numPr>
              <w:rPr>
                <w:b/>
              </w:rPr>
            </w:pPr>
            <w:r>
              <w:rPr>
                <w:b/>
              </w:rPr>
              <w:t>Remind students of their unanswered questions.</w:t>
            </w:r>
          </w:p>
          <w:p w14:paraId="691E71E7" w14:textId="77816317" w:rsidR="004745AD" w:rsidRPr="008C7FED" w:rsidRDefault="004745AD" w:rsidP="00EE2EAC">
            <w:pPr>
              <w:pStyle w:val="List1"/>
              <w:ind w:left="0" w:firstLine="0"/>
              <w:rPr>
                <w:b/>
              </w:rPr>
            </w:pPr>
            <w:r>
              <w:t xml:space="preserve">Using </w:t>
            </w:r>
            <w:r w:rsidR="00596A3A">
              <w:t>Slide</w:t>
            </w:r>
            <w:r>
              <w:t xml:space="preserve"> 3 of the PPT have students revisit their arguments and unanswered questions from the Bread Molding Investigation by looking at </w:t>
            </w:r>
            <w:r w:rsidRPr="00053DD9">
              <w:rPr>
                <w:color w:val="0000FF"/>
              </w:rPr>
              <w:t xml:space="preserve">3.3 Evidence-Based Arguments for </w:t>
            </w:r>
            <w:r>
              <w:rPr>
                <w:color w:val="0000FF"/>
              </w:rPr>
              <w:t>Bread Molding.</w:t>
            </w:r>
            <w:r w:rsidRPr="00053DD9">
              <w:rPr>
                <w:color w:val="0000FF"/>
              </w:rPr>
              <w:t xml:space="preserve"> </w:t>
            </w:r>
          </w:p>
          <w:p w14:paraId="500488BA" w14:textId="2FAD8658" w:rsidR="004745AD" w:rsidRDefault="004745AD" w:rsidP="002C136D">
            <w:pPr>
              <w:pStyle w:val="List1"/>
              <w:numPr>
                <w:ilvl w:val="0"/>
                <w:numId w:val="30"/>
              </w:numPr>
              <w:spacing w:after="0"/>
              <w:ind w:left="346"/>
              <w:rPr>
                <w:i/>
                <w:iCs/>
                <w:color w:val="404040" w:themeColor="text1" w:themeTint="BF"/>
              </w:rPr>
            </w:pPr>
            <w:r>
              <w:lastRenderedPageBreak/>
              <w:t xml:space="preserve">Remind students that after explaining cellular respiration in </w:t>
            </w:r>
            <w:r w:rsidR="0009429D">
              <w:t>Activity</w:t>
            </w:r>
            <w:r>
              <w:t xml:space="preserve"> 4.2</w:t>
            </w:r>
            <w:r w:rsidR="0009429D">
              <w:t>,</w:t>
            </w:r>
            <w:r>
              <w:t xml:space="preserve"> </w:t>
            </w:r>
            <w:r w:rsidR="0009429D">
              <w:t>they</w:t>
            </w:r>
            <w:r>
              <w:t xml:space="preserve"> still </w:t>
            </w:r>
            <w:r w:rsidR="0009429D">
              <w:t xml:space="preserve">had </w:t>
            </w:r>
            <w:r>
              <w:t>unanswered questions about where the glucose needed for cellular respiration comes from.</w:t>
            </w:r>
          </w:p>
          <w:p w14:paraId="58FE314B" w14:textId="6E55514D" w:rsidR="004745AD" w:rsidRPr="008C7FED" w:rsidRDefault="004745AD" w:rsidP="002C136D">
            <w:pPr>
              <w:pStyle w:val="List1"/>
              <w:numPr>
                <w:ilvl w:val="0"/>
                <w:numId w:val="30"/>
              </w:numPr>
              <w:ind w:left="346"/>
              <w:rPr>
                <w:i/>
                <w:iCs/>
                <w:color w:val="404040" w:themeColor="text1" w:themeTint="BF"/>
              </w:rPr>
            </w:pPr>
            <w:r>
              <w:t xml:space="preserve">In today’s </w:t>
            </w:r>
            <w:r w:rsidR="0009429D">
              <w:t>activity</w:t>
            </w:r>
            <w:r>
              <w:t xml:space="preserve">, students will use what they </w:t>
            </w:r>
            <w:r w:rsidR="0009429D">
              <w:t>figured out</w:t>
            </w:r>
            <w:r>
              <w:t xml:space="preserve"> in </w:t>
            </w:r>
            <w:r w:rsidR="0009429D">
              <w:t>Activity</w:t>
            </w:r>
            <w:r>
              <w:t xml:space="preserve"> 5.1 (and 5.2) to explain how fungi get food to their bodies’ cells.</w:t>
            </w:r>
          </w:p>
        </w:tc>
      </w:tr>
      <w:tr w:rsidR="004745AD" w:rsidRPr="002B213D" w14:paraId="4F1839C9" w14:textId="77777777" w:rsidTr="00EE2EAC">
        <w:trPr>
          <w:trHeight w:val="350"/>
        </w:trPr>
        <w:tc>
          <w:tcPr>
            <w:tcW w:w="9535" w:type="dxa"/>
          </w:tcPr>
          <w:p w14:paraId="20ADFE23" w14:textId="77777777" w:rsidR="004745AD" w:rsidRPr="002B213D" w:rsidRDefault="004745AD" w:rsidP="002C136D">
            <w:pPr>
              <w:pStyle w:val="ListParagraph"/>
              <w:numPr>
                <w:ilvl w:val="0"/>
                <w:numId w:val="34"/>
              </w:numPr>
              <w:contextualSpacing w:val="0"/>
              <w:rPr>
                <w:b/>
                <w:i/>
                <w:iCs/>
                <w:color w:val="404040" w:themeColor="text1" w:themeTint="BF"/>
              </w:rPr>
            </w:pPr>
            <w:r w:rsidRPr="002B213D">
              <w:rPr>
                <w:b/>
              </w:rPr>
              <w:lastRenderedPageBreak/>
              <w:t xml:space="preserve">Have students </w:t>
            </w:r>
            <w:r>
              <w:rPr>
                <w:b/>
              </w:rPr>
              <w:t>review the process of digestion.</w:t>
            </w:r>
          </w:p>
          <w:p w14:paraId="4DFB55A3" w14:textId="159088E9" w:rsidR="004745AD" w:rsidRPr="003B5BD9" w:rsidRDefault="004745AD" w:rsidP="00EE2EAC">
            <w:pPr>
              <w:ind w:left="-18"/>
              <w:rPr>
                <w:b/>
              </w:rPr>
            </w:pPr>
            <w:r w:rsidRPr="009D6CB1">
              <w:t xml:space="preserve">Use </w:t>
            </w:r>
            <w:r w:rsidR="00596A3A">
              <w:t>Slide</w:t>
            </w:r>
            <w:r w:rsidRPr="009D6CB1">
              <w:t xml:space="preserve">s </w:t>
            </w:r>
            <w:r>
              <w:t>4</w:t>
            </w:r>
            <w:r w:rsidRPr="009D6CB1">
              <w:t>-</w:t>
            </w:r>
            <w:r>
              <w:t>5</w:t>
            </w:r>
            <w:r w:rsidRPr="009D6CB1">
              <w:t xml:space="preserve"> of the </w:t>
            </w:r>
            <w:r>
              <w:rPr>
                <w:color w:val="0000FF"/>
              </w:rPr>
              <w:t xml:space="preserve">5.3 </w:t>
            </w:r>
            <w:r w:rsidRPr="00334C92">
              <w:rPr>
                <w:color w:val="0000FF"/>
              </w:rPr>
              <w:t xml:space="preserve">Explaining </w:t>
            </w:r>
            <w:r>
              <w:rPr>
                <w:color w:val="0000FF"/>
              </w:rPr>
              <w:t xml:space="preserve">How Fungi Grow: </w:t>
            </w:r>
            <w:r w:rsidRPr="00334C92">
              <w:rPr>
                <w:color w:val="0000FF"/>
              </w:rPr>
              <w:t xml:space="preserve">Digestion </w:t>
            </w:r>
            <w:r>
              <w:rPr>
                <w:color w:val="0000FF"/>
              </w:rPr>
              <w:t>PPT</w:t>
            </w:r>
            <w:r w:rsidRPr="009D6CB1" w:rsidDel="00BB6D33">
              <w:rPr>
                <w:color w:val="0000FF"/>
              </w:rPr>
              <w:t xml:space="preserve"> </w:t>
            </w:r>
            <w:r w:rsidRPr="009D6CB1">
              <w:t xml:space="preserve">to guide students through a </w:t>
            </w:r>
            <w:r>
              <w:t>review</w:t>
            </w:r>
            <w:r w:rsidRPr="009D6CB1">
              <w:t xml:space="preserve"> of digestion</w:t>
            </w:r>
            <w:r>
              <w:t>.</w:t>
            </w:r>
          </w:p>
          <w:p w14:paraId="3E112EA6" w14:textId="77777777" w:rsidR="004745AD" w:rsidRPr="002B213D" w:rsidRDefault="004745AD" w:rsidP="002C136D">
            <w:pPr>
              <w:pStyle w:val="ListParagraph"/>
              <w:numPr>
                <w:ilvl w:val="0"/>
                <w:numId w:val="32"/>
              </w:numPr>
              <w:spacing w:after="0"/>
              <w:ind w:left="342"/>
              <w:rPr>
                <w:i/>
                <w:iCs/>
                <w:color w:val="404040" w:themeColor="text1" w:themeTint="BF"/>
              </w:rPr>
            </w:pPr>
            <w:r w:rsidRPr="002B213D">
              <w:t xml:space="preserve">Use Slide </w:t>
            </w:r>
            <w:r>
              <w:t>4</w:t>
            </w:r>
            <w:r w:rsidRPr="002B213D">
              <w:t xml:space="preserve"> to review how </w:t>
            </w:r>
            <w:r>
              <w:t>decomposers</w:t>
            </w:r>
            <w:r w:rsidRPr="002B213D">
              <w:t xml:space="preserve"> use food to grow. Ask students for their ideas about what they remember from the previous activity.</w:t>
            </w:r>
          </w:p>
          <w:p w14:paraId="34376761" w14:textId="2921B483" w:rsidR="004745AD" w:rsidRPr="002B213D" w:rsidRDefault="004745AD" w:rsidP="002C136D">
            <w:pPr>
              <w:pStyle w:val="ListParagraph"/>
              <w:numPr>
                <w:ilvl w:val="0"/>
                <w:numId w:val="32"/>
              </w:numPr>
              <w:spacing w:after="0"/>
              <w:ind w:left="342"/>
              <w:rPr>
                <w:i/>
                <w:iCs/>
                <w:color w:val="404040" w:themeColor="text1" w:themeTint="BF"/>
              </w:rPr>
            </w:pPr>
            <w:r w:rsidRPr="002B213D">
              <w:t xml:space="preserve">Use </w:t>
            </w:r>
            <w:r w:rsidR="00596A3A">
              <w:t>Slide</w:t>
            </w:r>
            <w:r w:rsidRPr="002B213D">
              <w:t xml:space="preserve">s </w:t>
            </w:r>
            <w:r>
              <w:t>5</w:t>
            </w:r>
            <w:r w:rsidRPr="002B213D">
              <w:t xml:space="preserve"> to </w:t>
            </w:r>
            <w:r>
              <w:t>remind</w:t>
            </w:r>
            <w:r w:rsidRPr="002B213D">
              <w:t xml:space="preserve"> students what happens to the food that IS digested: Large organic molecules (polymers) are divided into small organic molecules (monomers) that go into the </w:t>
            </w:r>
            <w:r>
              <w:t>hyphal cells</w:t>
            </w:r>
            <w:r w:rsidRPr="002B213D">
              <w:t>.</w:t>
            </w:r>
          </w:p>
          <w:p w14:paraId="4C85BC3E" w14:textId="77777777" w:rsidR="004745AD" w:rsidRDefault="004745AD" w:rsidP="002C136D">
            <w:pPr>
              <w:pStyle w:val="ListParagraph"/>
              <w:numPr>
                <w:ilvl w:val="0"/>
                <w:numId w:val="33"/>
              </w:numPr>
              <w:spacing w:after="0"/>
              <w:ind w:left="342"/>
              <w:rPr>
                <w:i/>
                <w:iCs/>
                <w:color w:val="404040" w:themeColor="text1" w:themeTint="BF"/>
              </w:rPr>
            </w:pPr>
            <w:r w:rsidRPr="00F519D3">
              <w:t xml:space="preserve">Display the following posters in your classroom to help students visualize the </w:t>
            </w:r>
            <w:r>
              <w:t>digestion of polymers to monomers.</w:t>
            </w:r>
          </w:p>
          <w:p w14:paraId="419385B8" w14:textId="77777777" w:rsidR="004745AD" w:rsidRPr="00F519D3" w:rsidRDefault="004745AD" w:rsidP="002C136D">
            <w:pPr>
              <w:pStyle w:val="ListParagraph"/>
              <w:numPr>
                <w:ilvl w:val="0"/>
                <w:numId w:val="33"/>
              </w:numPr>
              <w:spacing w:after="0"/>
              <w:ind w:left="702"/>
              <w:rPr>
                <w:i/>
                <w:iCs/>
                <w:color w:val="404040" w:themeColor="text1" w:themeTint="BF"/>
              </w:rPr>
            </w:pPr>
            <w:r w:rsidRPr="00F519D3">
              <w:rPr>
                <w:b/>
                <w:color w:val="222222"/>
              </w:rPr>
              <w:t>Carbohydrates:</w:t>
            </w:r>
            <w:r>
              <w:rPr>
                <w:color w:val="222222"/>
              </w:rPr>
              <w:t xml:space="preserve"> </w:t>
            </w:r>
            <w:r w:rsidRPr="00F519D3">
              <w:rPr>
                <w:color w:val="222222"/>
              </w:rPr>
              <w:t>Use the </w:t>
            </w:r>
            <w:r w:rsidRPr="005843A9">
              <w:rPr>
                <w:iCs/>
                <w:color w:val="00B050"/>
              </w:rPr>
              <w:t>Digestion and Biosynthesis of Carbohydrates 11 x 17 Poster</w:t>
            </w:r>
            <w:r w:rsidRPr="00427DE4">
              <w:rPr>
                <w:color w:val="0000FF"/>
              </w:rPr>
              <w:t> </w:t>
            </w:r>
            <w:r w:rsidRPr="00F519D3">
              <w:rPr>
                <w:color w:val="222222"/>
              </w:rPr>
              <w:t>to offer students a visualization of how polymers like starch (which is a type of carbohydrate)</w:t>
            </w:r>
            <w:r>
              <w:rPr>
                <w:color w:val="222222"/>
              </w:rPr>
              <w:t xml:space="preserve"> are broken apart into monomers like glucose.</w:t>
            </w:r>
          </w:p>
          <w:p w14:paraId="175351BC" w14:textId="77777777" w:rsidR="004745AD" w:rsidRPr="00176328" w:rsidRDefault="004745AD" w:rsidP="002C136D">
            <w:pPr>
              <w:pStyle w:val="ListParagraph"/>
              <w:numPr>
                <w:ilvl w:val="0"/>
                <w:numId w:val="32"/>
              </w:numPr>
              <w:spacing w:after="0"/>
              <w:ind w:left="702"/>
              <w:rPr>
                <w:i/>
                <w:iCs/>
                <w:color w:val="404040" w:themeColor="text1" w:themeTint="BF"/>
              </w:rPr>
            </w:pPr>
            <w:r w:rsidRPr="00F519D3">
              <w:rPr>
                <w:b/>
                <w:color w:val="222222"/>
              </w:rPr>
              <w:t>Proteins:</w:t>
            </w:r>
            <w:r>
              <w:rPr>
                <w:color w:val="222222"/>
              </w:rPr>
              <w:t xml:space="preserve"> </w:t>
            </w:r>
            <w:r w:rsidRPr="00F519D3">
              <w:rPr>
                <w:color w:val="222222"/>
              </w:rPr>
              <w:t>Use the </w:t>
            </w:r>
            <w:r w:rsidRPr="005843A9">
              <w:rPr>
                <w:iCs/>
                <w:color w:val="00B050"/>
              </w:rPr>
              <w:t>Digestion and Biosynthesis of Protein 11 x 17 Poster</w:t>
            </w:r>
            <w:r w:rsidRPr="005843A9">
              <w:rPr>
                <w:color w:val="00B050"/>
              </w:rPr>
              <w:t> </w:t>
            </w:r>
            <w:r w:rsidRPr="00F519D3">
              <w:rPr>
                <w:color w:val="222222"/>
              </w:rPr>
              <w:t>to offer students a visualization of how</w:t>
            </w:r>
            <w:r>
              <w:rPr>
                <w:color w:val="222222"/>
              </w:rPr>
              <w:t xml:space="preserve"> polymers like proteins are broken down into </w:t>
            </w:r>
            <w:r w:rsidRPr="00F519D3">
              <w:rPr>
                <w:color w:val="222222"/>
              </w:rPr>
              <w:t>amin</w:t>
            </w:r>
            <w:r>
              <w:rPr>
                <w:color w:val="222222"/>
              </w:rPr>
              <w:t>o acids.</w:t>
            </w:r>
          </w:p>
          <w:p w14:paraId="72735F34" w14:textId="65FA0CC5" w:rsidR="004745AD" w:rsidRPr="002B213D" w:rsidRDefault="004745AD" w:rsidP="002C136D">
            <w:pPr>
              <w:pStyle w:val="ListParagraph"/>
              <w:numPr>
                <w:ilvl w:val="0"/>
                <w:numId w:val="32"/>
              </w:numPr>
              <w:ind w:left="706"/>
              <w:rPr>
                <w:i/>
                <w:iCs/>
                <w:color w:val="404040" w:themeColor="text1" w:themeTint="BF"/>
              </w:rPr>
            </w:pPr>
            <w:r>
              <w:t xml:space="preserve">Note: If you only taught </w:t>
            </w:r>
            <w:r w:rsidR="0009429D">
              <w:t xml:space="preserve">Activity </w:t>
            </w:r>
            <w:r>
              <w:t>5.1, you can use the posters to help students visualize the process, but do not need to focus on the names of the small organic molecules.</w:t>
            </w:r>
          </w:p>
        </w:tc>
      </w:tr>
      <w:tr w:rsidR="004745AD" w:rsidRPr="00664FEB" w14:paraId="12BF5F24" w14:textId="77777777" w:rsidTr="00EE2EAC">
        <w:trPr>
          <w:trHeight w:val="350"/>
        </w:trPr>
        <w:tc>
          <w:tcPr>
            <w:tcW w:w="9535" w:type="dxa"/>
          </w:tcPr>
          <w:p w14:paraId="6F6DC36F" w14:textId="77777777" w:rsidR="004745AD" w:rsidRDefault="004745AD" w:rsidP="002C136D">
            <w:pPr>
              <w:pStyle w:val="ListParagraph"/>
              <w:numPr>
                <w:ilvl w:val="0"/>
                <w:numId w:val="34"/>
              </w:numPr>
              <w:contextualSpacing w:val="0"/>
              <w:rPr>
                <w:b/>
                <w:i/>
                <w:iCs/>
                <w:color w:val="404040" w:themeColor="text1" w:themeTint="BF"/>
              </w:rPr>
            </w:pPr>
            <w:r>
              <w:rPr>
                <w:b/>
              </w:rPr>
              <w:t>Have students complete their Explanations Process Tool for Digestion.</w:t>
            </w:r>
          </w:p>
          <w:p w14:paraId="60EF7D59" w14:textId="3DC35BF5" w:rsidR="004745AD" w:rsidRPr="008C7FED" w:rsidRDefault="004745AD" w:rsidP="00EE2EAC">
            <w:pPr>
              <w:keepNext/>
              <w:keepLines/>
              <w:outlineLvl w:val="7"/>
            </w:pPr>
            <w:r>
              <w:t xml:space="preserve">Show </w:t>
            </w:r>
            <w:r w:rsidR="00596A3A">
              <w:t>Slide</w:t>
            </w:r>
            <w:r>
              <w:t xml:space="preserve"> 6</w:t>
            </w:r>
            <w:r w:rsidRPr="008C7FED">
              <w:t xml:space="preserve"> of the </w:t>
            </w:r>
            <w:r>
              <w:rPr>
                <w:color w:val="0000FF"/>
              </w:rPr>
              <w:t>5.3</w:t>
            </w:r>
            <w:r w:rsidRPr="00334C92">
              <w:rPr>
                <w:color w:val="0000FF"/>
              </w:rPr>
              <w:t xml:space="preserve"> Explaining </w:t>
            </w:r>
            <w:r>
              <w:rPr>
                <w:color w:val="0000FF"/>
              </w:rPr>
              <w:t xml:space="preserve">How Fungi Grow: </w:t>
            </w:r>
            <w:r w:rsidRPr="00334C92">
              <w:rPr>
                <w:color w:val="0000FF"/>
              </w:rPr>
              <w:t xml:space="preserve">Digestion </w:t>
            </w:r>
            <w:r>
              <w:rPr>
                <w:color w:val="0000FF"/>
              </w:rPr>
              <w:t>PPT</w:t>
            </w:r>
            <w:r w:rsidRPr="008C7FED">
              <w:t>.</w:t>
            </w:r>
            <w:r>
              <w:t xml:space="preserve"> Give each student one copy of </w:t>
            </w:r>
            <w:r>
              <w:rPr>
                <w:color w:val="0000FF"/>
              </w:rPr>
              <w:t>5.3</w:t>
            </w:r>
            <w:r w:rsidRPr="008C7FED">
              <w:rPr>
                <w:color w:val="0000FF"/>
              </w:rPr>
              <w:t xml:space="preserve"> Explanations Tool for </w:t>
            </w:r>
            <w:r>
              <w:rPr>
                <w:color w:val="0000FF"/>
              </w:rPr>
              <w:t>Fungi</w:t>
            </w:r>
            <w:r w:rsidRPr="008C7FED">
              <w:rPr>
                <w:color w:val="0000FF"/>
              </w:rPr>
              <w:t xml:space="preserve"> Digestion</w:t>
            </w:r>
            <w:r w:rsidRPr="008C7FED">
              <w:t xml:space="preserve">. </w:t>
            </w:r>
          </w:p>
          <w:p w14:paraId="5EA89B44" w14:textId="7BA102F2" w:rsidR="004745AD" w:rsidRPr="008C7FED" w:rsidRDefault="004745AD" w:rsidP="002C136D">
            <w:pPr>
              <w:pStyle w:val="ListParagraph"/>
              <w:numPr>
                <w:ilvl w:val="0"/>
                <w:numId w:val="35"/>
              </w:numPr>
              <w:ind w:left="342"/>
              <w:rPr>
                <w:i/>
                <w:iCs/>
                <w:color w:val="404040" w:themeColor="text1" w:themeTint="BF"/>
              </w:rPr>
            </w:pPr>
            <w:r w:rsidRPr="008C7FED">
              <w:t xml:space="preserve">Tell students that in this part of the </w:t>
            </w:r>
            <w:r w:rsidR="0009429D">
              <w:t>unit</w:t>
            </w:r>
            <w:r w:rsidRPr="008C7FED">
              <w:t xml:space="preserve">, they will combine everything they learned about how </w:t>
            </w:r>
            <w:r>
              <w:t>fungi get food to their body’s cells into an explanation</w:t>
            </w:r>
            <w:r w:rsidRPr="008C7FED">
              <w:t>.</w:t>
            </w:r>
          </w:p>
          <w:p w14:paraId="05597B0A" w14:textId="4C6AB029" w:rsidR="004745AD" w:rsidRPr="008C7FED" w:rsidRDefault="004745AD" w:rsidP="002C136D">
            <w:pPr>
              <w:pStyle w:val="ListParagraph"/>
              <w:numPr>
                <w:ilvl w:val="0"/>
                <w:numId w:val="35"/>
              </w:numPr>
              <w:ind w:left="342"/>
              <w:rPr>
                <w:i/>
                <w:iCs/>
                <w:color w:val="404040" w:themeColor="text1" w:themeTint="BF"/>
              </w:rPr>
            </w:pPr>
            <w:r w:rsidRPr="008C7FED">
              <w:t xml:space="preserve">Remind them to consider both their evidence from the investigation as well as what they </w:t>
            </w:r>
            <w:r w:rsidR="0009429D">
              <w:t>figured out</w:t>
            </w:r>
            <w:r w:rsidRPr="008C7FED">
              <w:t xml:space="preserve"> in the molecular modeling</w:t>
            </w:r>
            <w:r>
              <w:t xml:space="preserve"> (or tracing)</w:t>
            </w:r>
            <w:r w:rsidRPr="008C7FED">
              <w:t xml:space="preserve"> activity to construct their explanations. </w:t>
            </w:r>
          </w:p>
          <w:p w14:paraId="54D1E15C" w14:textId="77777777" w:rsidR="004745AD" w:rsidRPr="00664FEB" w:rsidRDefault="004745AD" w:rsidP="002C136D">
            <w:pPr>
              <w:pStyle w:val="ListParagraph"/>
              <w:numPr>
                <w:ilvl w:val="0"/>
                <w:numId w:val="35"/>
              </w:numPr>
              <w:ind w:left="342"/>
              <w:rPr>
                <w:i/>
                <w:iCs/>
                <w:color w:val="404040" w:themeColor="text1" w:themeTint="BF"/>
              </w:rPr>
            </w:pPr>
            <w:r w:rsidRPr="008C7FED">
              <w:t xml:space="preserve">Give students about 10 minutes to complete the Explanations process tool. </w:t>
            </w:r>
          </w:p>
        </w:tc>
      </w:tr>
      <w:tr w:rsidR="004745AD" w:rsidRPr="00664FEB" w14:paraId="7CC03BDC" w14:textId="77777777" w:rsidTr="00EE2EAC">
        <w:trPr>
          <w:trHeight w:val="350"/>
        </w:trPr>
        <w:tc>
          <w:tcPr>
            <w:tcW w:w="9535" w:type="dxa"/>
          </w:tcPr>
          <w:p w14:paraId="52B19DF3" w14:textId="77777777" w:rsidR="004745AD" w:rsidRPr="00664FEB" w:rsidRDefault="004745AD" w:rsidP="002C136D">
            <w:pPr>
              <w:pStyle w:val="ListParagraph"/>
              <w:numPr>
                <w:ilvl w:val="0"/>
                <w:numId w:val="34"/>
              </w:numPr>
              <w:rPr>
                <w:b/>
              </w:rPr>
            </w:pPr>
            <w:r w:rsidRPr="00664FEB">
              <w:rPr>
                <w:b/>
                <w:bCs/>
              </w:rPr>
              <w:t>Have students share explanations with each other.</w:t>
            </w:r>
          </w:p>
          <w:p w14:paraId="03056420" w14:textId="74FA94D2" w:rsidR="004745AD" w:rsidRPr="00664FEB" w:rsidRDefault="004745AD" w:rsidP="00EE2EAC">
            <w:r>
              <w:t xml:space="preserve">Show </w:t>
            </w:r>
            <w:r w:rsidR="00596A3A">
              <w:t>Slide</w:t>
            </w:r>
            <w:r>
              <w:t xml:space="preserve"> 7</w:t>
            </w:r>
            <w:r w:rsidRPr="00664FEB">
              <w:t xml:space="preserve"> of the </w:t>
            </w:r>
            <w:r>
              <w:rPr>
                <w:color w:val="0000FF"/>
              </w:rPr>
              <w:t>5.3</w:t>
            </w:r>
            <w:r w:rsidRPr="00334C92">
              <w:rPr>
                <w:color w:val="0000FF"/>
              </w:rPr>
              <w:t xml:space="preserve"> Explaining </w:t>
            </w:r>
            <w:r>
              <w:rPr>
                <w:color w:val="0000FF"/>
              </w:rPr>
              <w:t xml:space="preserve">How Fungi Grow: </w:t>
            </w:r>
            <w:r w:rsidRPr="00334C92">
              <w:rPr>
                <w:color w:val="0000FF"/>
              </w:rPr>
              <w:t xml:space="preserve">Digestion </w:t>
            </w:r>
            <w:r>
              <w:rPr>
                <w:color w:val="0000FF"/>
              </w:rPr>
              <w:t>PPT</w:t>
            </w:r>
            <w:r w:rsidRPr="00664FEB">
              <w:t>. Divide students into pairs and have them compare explanations for the Three Questions and the final explanation on the process tool.</w:t>
            </w:r>
          </w:p>
          <w:p w14:paraId="00DEC1DF" w14:textId="77777777" w:rsidR="004745AD" w:rsidRPr="00664FEB" w:rsidRDefault="004745AD" w:rsidP="002C136D">
            <w:pPr>
              <w:pStyle w:val="ListParagraph"/>
              <w:numPr>
                <w:ilvl w:val="0"/>
                <w:numId w:val="36"/>
              </w:numPr>
              <w:ind w:left="342"/>
              <w:rPr>
                <w:i/>
                <w:iCs/>
                <w:color w:val="404040" w:themeColor="text1" w:themeTint="BF"/>
              </w:rPr>
            </w:pPr>
            <w:r w:rsidRPr="00664FEB">
              <w:t xml:space="preserve">Have students use the </w:t>
            </w:r>
            <w:r w:rsidRPr="005843A9">
              <w:rPr>
                <w:color w:val="00B050"/>
              </w:rPr>
              <w:t xml:space="preserve">Three Questions 11 x 17 Poster </w:t>
            </w:r>
            <w:r w:rsidRPr="00664FEB">
              <w:t xml:space="preserve">(or </w:t>
            </w:r>
            <w:r w:rsidRPr="005843A9">
              <w:rPr>
                <w:color w:val="00B050"/>
              </w:rPr>
              <w:t>Handout</w:t>
            </w:r>
            <w:r w:rsidRPr="00664FEB">
              <w:t xml:space="preserve">) as a reference. Have students check their explanations with the middle and right-hand columns of the poster </w:t>
            </w:r>
            <w:r>
              <w:t xml:space="preserve">or handout </w:t>
            </w:r>
            <w:r w:rsidRPr="00664FEB">
              <w:t xml:space="preserve">to make sure they are following the “rules.” </w:t>
            </w:r>
          </w:p>
        </w:tc>
      </w:tr>
      <w:tr w:rsidR="004745AD" w:rsidRPr="008C7FED" w14:paraId="76F1480D" w14:textId="77777777" w:rsidTr="00EE2EAC">
        <w:trPr>
          <w:trHeight w:val="350"/>
        </w:trPr>
        <w:tc>
          <w:tcPr>
            <w:tcW w:w="9535" w:type="dxa"/>
          </w:tcPr>
          <w:p w14:paraId="75C5726E" w14:textId="77777777" w:rsidR="004745AD" w:rsidRPr="008C7FED" w:rsidRDefault="004745AD" w:rsidP="002C136D">
            <w:pPr>
              <w:pStyle w:val="ListParagraph"/>
              <w:numPr>
                <w:ilvl w:val="0"/>
                <w:numId w:val="34"/>
              </w:numPr>
              <w:rPr>
                <w:b/>
              </w:rPr>
            </w:pPr>
            <w:r w:rsidRPr="008C7FED">
              <w:rPr>
                <w:b/>
              </w:rPr>
              <w:t>Have students think about how digestion answers the Matter Movement question.</w:t>
            </w:r>
          </w:p>
          <w:p w14:paraId="32C3DB60" w14:textId="5490082F" w:rsidR="004745AD" w:rsidRPr="008C7FED" w:rsidRDefault="004745AD" w:rsidP="00EE2EAC">
            <w:pPr>
              <w:rPr>
                <w:b/>
              </w:rPr>
            </w:pPr>
            <w:r w:rsidRPr="00EE6E59">
              <w:t xml:space="preserve">Use </w:t>
            </w:r>
            <w:r w:rsidR="00596A3A">
              <w:t>Slide</w:t>
            </w:r>
            <w:r w:rsidRPr="00EE6E59">
              <w:t xml:space="preserve">s </w:t>
            </w:r>
            <w:r>
              <w:rPr>
                <w:rFonts w:eastAsia="SimSun"/>
                <w:lang w:eastAsia="zh-CN"/>
              </w:rPr>
              <w:t>8-14</w:t>
            </w:r>
            <w:r>
              <w:t xml:space="preserve"> </w:t>
            </w:r>
            <w:r w:rsidRPr="00EE6E59">
              <w:t xml:space="preserve">in the PPT to have the students discuss what is happening </w:t>
            </w:r>
            <w:r>
              <w:t xml:space="preserve">to matter </w:t>
            </w:r>
            <w:r w:rsidRPr="00EE6E59">
              <w:t xml:space="preserve">during </w:t>
            </w:r>
            <w:r>
              <w:t xml:space="preserve">digestion and to have them check their answers to the Matter Movement Question on their </w:t>
            </w:r>
            <w:r>
              <w:rPr>
                <w:color w:val="0000FF"/>
              </w:rPr>
              <w:t xml:space="preserve">5.3 </w:t>
            </w:r>
            <w:r w:rsidRPr="00526FD5">
              <w:rPr>
                <w:color w:val="0000FF"/>
              </w:rPr>
              <w:t xml:space="preserve">Explanations Tool for </w:t>
            </w:r>
            <w:r>
              <w:rPr>
                <w:color w:val="0000FF"/>
              </w:rPr>
              <w:t>Fungi</w:t>
            </w:r>
            <w:r w:rsidRPr="00526FD5">
              <w:rPr>
                <w:color w:val="0000FF"/>
              </w:rPr>
              <w:t xml:space="preserve"> Digestion</w:t>
            </w:r>
            <w:r>
              <w:rPr>
                <w:color w:val="0000FF"/>
              </w:rPr>
              <w:t>.</w:t>
            </w:r>
          </w:p>
          <w:p w14:paraId="1EC3BDA1" w14:textId="17402A31" w:rsidR="004745AD" w:rsidRPr="00EE6E59" w:rsidRDefault="004745AD" w:rsidP="002C136D">
            <w:pPr>
              <w:pStyle w:val="ListParagraph"/>
              <w:numPr>
                <w:ilvl w:val="0"/>
                <w:numId w:val="37"/>
              </w:numPr>
              <w:spacing w:after="0"/>
              <w:rPr>
                <w:i/>
                <w:iCs/>
                <w:color w:val="404040" w:themeColor="text1" w:themeTint="BF"/>
              </w:rPr>
            </w:pPr>
            <w:r w:rsidRPr="00EE6E59">
              <w:t xml:space="preserve">Show students </w:t>
            </w:r>
            <w:r w:rsidR="00596A3A">
              <w:t>Slide</w:t>
            </w:r>
            <w:r>
              <w:t xml:space="preserve">s 8-10 </w:t>
            </w:r>
            <w:r w:rsidRPr="00EE6E59">
              <w:t xml:space="preserve">to have them think about where atoms are moving from and moving to during </w:t>
            </w:r>
            <w:r>
              <w:t>digestion</w:t>
            </w:r>
            <w:r w:rsidRPr="00EE6E59">
              <w:t xml:space="preserve">. </w:t>
            </w:r>
          </w:p>
          <w:p w14:paraId="564E9577" w14:textId="648C2A1F" w:rsidR="004745AD" w:rsidRPr="005572C9" w:rsidRDefault="004745AD" w:rsidP="002C136D">
            <w:pPr>
              <w:pStyle w:val="ListParagraph"/>
              <w:numPr>
                <w:ilvl w:val="0"/>
                <w:numId w:val="38"/>
              </w:numPr>
              <w:ind w:left="342"/>
              <w:rPr>
                <w:i/>
                <w:iCs/>
                <w:color w:val="404040" w:themeColor="text1" w:themeTint="BF"/>
              </w:rPr>
            </w:pPr>
            <w:r w:rsidRPr="008A37B3">
              <w:rPr>
                <w:bCs/>
              </w:rPr>
              <w:t xml:space="preserve">Display </w:t>
            </w:r>
            <w:r w:rsidR="00596A3A">
              <w:rPr>
                <w:bCs/>
              </w:rPr>
              <w:t>Slide</w:t>
            </w:r>
            <w:r w:rsidRPr="008A37B3">
              <w:rPr>
                <w:bCs/>
              </w:rPr>
              <w:t xml:space="preserve">s </w:t>
            </w:r>
            <w:r>
              <w:rPr>
                <w:bCs/>
              </w:rPr>
              <w:t>11</w:t>
            </w:r>
            <w:r w:rsidRPr="00A675B5">
              <w:rPr>
                <w:bCs/>
              </w:rPr>
              <w:t>-1</w:t>
            </w:r>
            <w:r>
              <w:rPr>
                <w:bCs/>
              </w:rPr>
              <w:t>4</w:t>
            </w:r>
            <w:r w:rsidRPr="00C25ABB">
              <w:rPr>
                <w:bCs/>
              </w:rPr>
              <w:t xml:space="preserve"> </w:t>
            </w:r>
            <w:r>
              <w:rPr>
                <w:bCs/>
              </w:rPr>
              <w:t>to</w:t>
            </w:r>
            <w:r w:rsidRPr="008A37B3">
              <w:rPr>
                <w:bCs/>
              </w:rPr>
              <w:t xml:space="preserve"> h</w:t>
            </w:r>
            <w:r w:rsidRPr="0050227E">
              <w:rPr>
                <w:bCs/>
              </w:rPr>
              <w:t>ave students compare their answers to the Matter Movement Question with the answers on the slide</w:t>
            </w:r>
            <w:r>
              <w:rPr>
                <w:bCs/>
              </w:rPr>
              <w:t>s</w:t>
            </w:r>
            <w:r w:rsidRPr="0050227E">
              <w:rPr>
                <w:bCs/>
              </w:rPr>
              <w:t>.</w:t>
            </w:r>
            <w:r>
              <w:rPr>
                <w:bCs/>
              </w:rPr>
              <w:t xml:space="preserve"> </w:t>
            </w:r>
            <w:r w:rsidRPr="0050227E">
              <w:rPr>
                <w:bCs/>
              </w:rPr>
              <w:t xml:space="preserve">Have students use a different colored writing </w:t>
            </w:r>
            <w:r w:rsidRPr="0050227E">
              <w:rPr>
                <w:bCs/>
              </w:rPr>
              <w:lastRenderedPageBreak/>
              <w:t xml:space="preserve">utensil to make any needed changes to their answers. Allow students to ask questions if they do not understand why their ideas are incorrect. </w:t>
            </w:r>
          </w:p>
          <w:p w14:paraId="1FC8D71D" w14:textId="77777777" w:rsidR="004745AD" w:rsidRPr="008C7FED" w:rsidRDefault="004745AD" w:rsidP="002C136D">
            <w:pPr>
              <w:pStyle w:val="ListParagraph"/>
              <w:numPr>
                <w:ilvl w:val="0"/>
                <w:numId w:val="38"/>
              </w:numPr>
              <w:ind w:left="342"/>
              <w:rPr>
                <w:i/>
                <w:iCs/>
                <w:color w:val="404040" w:themeColor="text1" w:themeTint="BF"/>
              </w:rPr>
            </w:pPr>
            <w:r w:rsidRPr="005572C9">
              <w:rPr>
                <w:bCs/>
              </w:rPr>
              <w:t>If students have mod</w:t>
            </w:r>
            <w:r w:rsidRPr="007924D8">
              <w:rPr>
                <w:bCs/>
              </w:rPr>
              <w:t>el explanations to share, display student work and discuss. If students have common areas of weakness in their explanations, ask for a volunteer to share, display student work, and discuss ways of strengthening the response.</w:t>
            </w:r>
          </w:p>
        </w:tc>
      </w:tr>
      <w:tr w:rsidR="004745AD" w:rsidRPr="008C7FED" w14:paraId="15C2D8BA" w14:textId="77777777" w:rsidTr="00EE2EAC">
        <w:trPr>
          <w:trHeight w:val="90"/>
        </w:trPr>
        <w:tc>
          <w:tcPr>
            <w:tcW w:w="9535" w:type="dxa"/>
          </w:tcPr>
          <w:p w14:paraId="216616BB" w14:textId="77777777" w:rsidR="004745AD" w:rsidRPr="008C7FED" w:rsidRDefault="004745AD" w:rsidP="002C136D">
            <w:pPr>
              <w:pStyle w:val="ListParagraph"/>
              <w:numPr>
                <w:ilvl w:val="0"/>
                <w:numId w:val="34"/>
              </w:numPr>
              <w:rPr>
                <w:b/>
              </w:rPr>
            </w:pPr>
            <w:r w:rsidRPr="008C7FED">
              <w:rPr>
                <w:b/>
              </w:rPr>
              <w:lastRenderedPageBreak/>
              <w:t xml:space="preserve">Have students think about how </w:t>
            </w:r>
            <w:r>
              <w:rPr>
                <w:b/>
              </w:rPr>
              <w:t xml:space="preserve">digestion </w:t>
            </w:r>
            <w:r w:rsidRPr="008C7FED">
              <w:rPr>
                <w:b/>
              </w:rPr>
              <w:t>also answers the Matter Change Question.</w:t>
            </w:r>
          </w:p>
          <w:p w14:paraId="6482CF16" w14:textId="50F23EF7" w:rsidR="004745AD" w:rsidRPr="00160C84" w:rsidRDefault="004745AD" w:rsidP="00EE2EAC">
            <w:r w:rsidRPr="00160C84">
              <w:t xml:space="preserve">Show </w:t>
            </w:r>
            <w:r w:rsidR="00596A3A">
              <w:t>Slide</w:t>
            </w:r>
            <w:r w:rsidRPr="00160C84">
              <w:t xml:space="preserve"> </w:t>
            </w:r>
            <w:r>
              <w:rPr>
                <w:rFonts w:eastAsia="SimSun"/>
                <w:lang w:eastAsia="zh-CN"/>
              </w:rPr>
              <w:t>15</w:t>
            </w:r>
            <w:r w:rsidRPr="00160C84">
              <w:t xml:space="preserve"> to </w:t>
            </w:r>
            <w:r>
              <w:t>begin discussion the Matter Change Question.</w:t>
            </w:r>
            <w:r w:rsidRPr="00160C84">
              <w:t xml:space="preserve"> </w:t>
            </w:r>
          </w:p>
          <w:p w14:paraId="094F5FF4" w14:textId="0A1AF452" w:rsidR="004745AD" w:rsidRPr="008C7FED" w:rsidRDefault="004745AD" w:rsidP="002C136D">
            <w:pPr>
              <w:pStyle w:val="ListParagraph"/>
              <w:numPr>
                <w:ilvl w:val="0"/>
                <w:numId w:val="39"/>
              </w:numPr>
              <w:ind w:left="342"/>
              <w:rPr>
                <w:i/>
                <w:iCs/>
                <w:color w:val="404040" w:themeColor="text1" w:themeTint="BF"/>
              </w:rPr>
            </w:pPr>
            <w:r>
              <w:rPr>
                <w:bCs/>
              </w:rPr>
              <w:t xml:space="preserve">Display </w:t>
            </w:r>
            <w:r w:rsidR="00596A3A">
              <w:rPr>
                <w:bCs/>
              </w:rPr>
              <w:t>Slide</w:t>
            </w:r>
            <w:r>
              <w:rPr>
                <w:bCs/>
              </w:rPr>
              <w:t>s 16-17</w:t>
            </w:r>
            <w:r w:rsidRPr="00160C84">
              <w:rPr>
                <w:bCs/>
              </w:rPr>
              <w:t xml:space="preserve"> to have students compare their answers to the Matter Change Question on the </w:t>
            </w:r>
            <w:r>
              <w:rPr>
                <w:color w:val="0000FF"/>
              </w:rPr>
              <w:t>5</w:t>
            </w:r>
            <w:r w:rsidRPr="00160C84">
              <w:rPr>
                <w:color w:val="0000FF"/>
              </w:rPr>
              <w:t>.</w:t>
            </w:r>
            <w:r>
              <w:rPr>
                <w:color w:val="0000FF"/>
              </w:rPr>
              <w:t>3</w:t>
            </w:r>
            <w:r w:rsidRPr="00160C84">
              <w:rPr>
                <w:color w:val="0000FF"/>
              </w:rPr>
              <w:t xml:space="preserve"> Explanations Tool for </w:t>
            </w:r>
            <w:r>
              <w:rPr>
                <w:color w:val="0000FF"/>
              </w:rPr>
              <w:t xml:space="preserve">Fungi Digestion </w:t>
            </w:r>
            <w:r w:rsidRPr="00160C84">
              <w:rPr>
                <w:bCs/>
              </w:rPr>
              <w:t xml:space="preserve">with the answers on the slide. Have students use a different colored writing utensil to make any needed changes to their answers. Allow students to ask questions if they do not understand why their ideas are incorrect. </w:t>
            </w:r>
          </w:p>
          <w:p w14:paraId="4520C8C4" w14:textId="77777777" w:rsidR="004745AD" w:rsidRPr="008C7FED" w:rsidRDefault="004745AD" w:rsidP="002C136D">
            <w:pPr>
              <w:pStyle w:val="ListParagraph"/>
              <w:numPr>
                <w:ilvl w:val="0"/>
                <w:numId w:val="39"/>
              </w:numPr>
              <w:ind w:left="342"/>
              <w:rPr>
                <w:i/>
                <w:iCs/>
                <w:color w:val="404040" w:themeColor="text1" w:themeTint="BF"/>
              </w:rPr>
            </w:pPr>
            <w:r w:rsidRPr="007924D8">
              <w:rPr>
                <w:bCs/>
              </w:rPr>
              <w:t>If students</w:t>
            </w:r>
            <w:r w:rsidRPr="008E212E">
              <w:rPr>
                <w:bCs/>
              </w:rPr>
              <w:t xml:space="preserve"> have model explanations to share, display student work and discuss. If students have common areas of weakness in their explanations, ask for a volunteer to share, display student work, and discuss ways of strengthening the response.</w:t>
            </w:r>
          </w:p>
        </w:tc>
      </w:tr>
      <w:tr w:rsidR="004745AD" w:rsidRPr="00160C84" w14:paraId="58BA315A" w14:textId="77777777" w:rsidTr="00EE2EAC">
        <w:trPr>
          <w:trHeight w:val="350"/>
        </w:trPr>
        <w:tc>
          <w:tcPr>
            <w:tcW w:w="9535" w:type="dxa"/>
          </w:tcPr>
          <w:p w14:paraId="6F012305" w14:textId="77777777" w:rsidR="004745AD" w:rsidRPr="008C7FED" w:rsidRDefault="004745AD" w:rsidP="002C136D">
            <w:pPr>
              <w:pStyle w:val="ListParagraph"/>
              <w:numPr>
                <w:ilvl w:val="0"/>
                <w:numId w:val="34"/>
              </w:numPr>
              <w:contextualSpacing w:val="0"/>
              <w:rPr>
                <w:rFonts w:eastAsia="SimSun"/>
                <w:i/>
                <w:iCs/>
                <w:color w:val="404040" w:themeColor="text1" w:themeTint="BF"/>
                <w:lang w:eastAsia="zh-CN"/>
              </w:rPr>
            </w:pPr>
            <w:r w:rsidRPr="008C7FED">
              <w:rPr>
                <w:rFonts w:eastAsia="SimSun"/>
                <w:b/>
                <w:bCs/>
                <w:lang w:eastAsia="zh-CN"/>
              </w:rPr>
              <w:t xml:space="preserve">Discuss how </w:t>
            </w:r>
            <w:r w:rsidRPr="00C25ABB">
              <w:rPr>
                <w:rFonts w:eastAsia="SimSun"/>
                <w:b/>
                <w:bCs/>
                <w:lang w:eastAsia="zh-CN"/>
              </w:rPr>
              <w:t>digestion</w:t>
            </w:r>
            <w:r>
              <w:rPr>
                <w:rFonts w:eastAsia="SimSun"/>
                <w:b/>
                <w:bCs/>
                <w:lang w:eastAsia="zh-CN"/>
              </w:rPr>
              <w:t xml:space="preserve"> helps to answer Energy Change Question.</w:t>
            </w:r>
          </w:p>
          <w:p w14:paraId="19A973A6" w14:textId="08DB8CD4" w:rsidR="004745AD" w:rsidRDefault="004745AD" w:rsidP="00EE2EAC">
            <w:pPr>
              <w:rPr>
                <w:bCs/>
              </w:rPr>
            </w:pPr>
            <w:r w:rsidRPr="008C7FED">
              <w:rPr>
                <w:bCs/>
              </w:rPr>
              <w:t xml:space="preserve">Display </w:t>
            </w:r>
            <w:r w:rsidR="00596A3A">
              <w:rPr>
                <w:bCs/>
              </w:rPr>
              <w:t>Slide</w:t>
            </w:r>
            <w:r w:rsidRPr="008C7FED">
              <w:rPr>
                <w:bCs/>
              </w:rPr>
              <w:t xml:space="preserve"> 1</w:t>
            </w:r>
            <w:r>
              <w:rPr>
                <w:bCs/>
              </w:rPr>
              <w:t>8</w:t>
            </w:r>
            <w:r w:rsidRPr="007924D8">
              <w:rPr>
                <w:bCs/>
              </w:rPr>
              <w:t xml:space="preserve"> to </w:t>
            </w:r>
            <w:r>
              <w:rPr>
                <w:bCs/>
              </w:rPr>
              <w:t>begin discussing</w:t>
            </w:r>
            <w:r w:rsidRPr="008C7FED">
              <w:rPr>
                <w:bCs/>
              </w:rPr>
              <w:t xml:space="preserve"> the Energy Change Question.</w:t>
            </w:r>
          </w:p>
          <w:p w14:paraId="14C67276" w14:textId="13BFECD8" w:rsidR="004745AD" w:rsidRPr="00160C84" w:rsidRDefault="004745AD" w:rsidP="002C136D">
            <w:pPr>
              <w:pStyle w:val="ListParagraph"/>
              <w:numPr>
                <w:ilvl w:val="0"/>
                <w:numId w:val="39"/>
              </w:numPr>
              <w:ind w:left="342"/>
              <w:rPr>
                <w:i/>
                <w:iCs/>
                <w:color w:val="404040" w:themeColor="text1" w:themeTint="BF"/>
              </w:rPr>
            </w:pPr>
            <w:r>
              <w:rPr>
                <w:bCs/>
              </w:rPr>
              <w:t xml:space="preserve">Display </w:t>
            </w:r>
            <w:r w:rsidR="00596A3A">
              <w:rPr>
                <w:bCs/>
              </w:rPr>
              <w:t>Slide</w:t>
            </w:r>
            <w:r>
              <w:rPr>
                <w:bCs/>
              </w:rPr>
              <w:t xml:space="preserve"> 19 </w:t>
            </w:r>
            <w:r w:rsidRPr="001C7050">
              <w:rPr>
                <w:bCs/>
              </w:rPr>
              <w:t xml:space="preserve">to have students compares their answers to the </w:t>
            </w:r>
            <w:r>
              <w:rPr>
                <w:bCs/>
              </w:rPr>
              <w:t>Energy Change Question</w:t>
            </w:r>
            <w:r w:rsidRPr="001C7050">
              <w:rPr>
                <w:bCs/>
              </w:rPr>
              <w:t xml:space="preserve"> on the </w:t>
            </w:r>
            <w:r>
              <w:rPr>
                <w:color w:val="0000FF"/>
              </w:rPr>
              <w:t>5.3</w:t>
            </w:r>
            <w:r w:rsidRPr="001C7050">
              <w:rPr>
                <w:color w:val="0000FF"/>
              </w:rPr>
              <w:t xml:space="preserve"> Explanations Tool for </w:t>
            </w:r>
            <w:r>
              <w:rPr>
                <w:color w:val="0000FF"/>
              </w:rPr>
              <w:t>Fungi</w:t>
            </w:r>
            <w:r w:rsidRPr="001C7050">
              <w:rPr>
                <w:color w:val="0000FF"/>
              </w:rPr>
              <w:t xml:space="preserve"> Digestion </w:t>
            </w:r>
            <w:r w:rsidRPr="001C7050">
              <w:rPr>
                <w:bCs/>
              </w:rPr>
              <w:t>with the answers on the slide. Have students use a different colored writing utensil to make any needed changes to their answers. Allow students to ask questions if they do not understand why their ideas are incorrect.</w:t>
            </w:r>
          </w:p>
          <w:p w14:paraId="1C21D377" w14:textId="77777777" w:rsidR="004745AD" w:rsidRPr="00160C84" w:rsidRDefault="004745AD" w:rsidP="002C136D">
            <w:pPr>
              <w:pStyle w:val="ListParagraph"/>
              <w:numPr>
                <w:ilvl w:val="0"/>
                <w:numId w:val="39"/>
              </w:numPr>
              <w:ind w:left="342"/>
              <w:rPr>
                <w:i/>
                <w:iCs/>
                <w:color w:val="404040" w:themeColor="text1" w:themeTint="BF"/>
              </w:rPr>
            </w:pPr>
            <w:r w:rsidRPr="00160C84">
              <w:rPr>
                <w:bCs/>
              </w:rPr>
              <w:t>If students have model explanations to share, display student work and discuss. If students have common areas of weakness in their explanations, ask for a volunteer to share, display student work, and discuss ways of strengthening the response.</w:t>
            </w:r>
          </w:p>
        </w:tc>
      </w:tr>
      <w:tr w:rsidR="004745AD" w:rsidRPr="008C7FED" w14:paraId="45D93567" w14:textId="77777777" w:rsidTr="00EE2EAC">
        <w:trPr>
          <w:trHeight w:val="350"/>
        </w:trPr>
        <w:tc>
          <w:tcPr>
            <w:tcW w:w="9535" w:type="dxa"/>
          </w:tcPr>
          <w:p w14:paraId="7A044194" w14:textId="77777777" w:rsidR="004745AD" w:rsidRPr="00160C84" w:rsidRDefault="004745AD" w:rsidP="002C136D">
            <w:pPr>
              <w:pStyle w:val="ListParagraph"/>
              <w:numPr>
                <w:ilvl w:val="0"/>
                <w:numId w:val="34"/>
              </w:numPr>
              <w:contextualSpacing w:val="0"/>
              <w:rPr>
                <w:rFonts w:eastAsia="SimSun"/>
                <w:b/>
                <w:bCs/>
                <w:i/>
                <w:iCs/>
                <w:color w:val="404040" w:themeColor="text1" w:themeTint="BF"/>
                <w:lang w:eastAsia="zh-CN"/>
              </w:rPr>
            </w:pPr>
            <w:r w:rsidRPr="00E45A32">
              <w:rPr>
                <w:b/>
                <w:bCs/>
              </w:rPr>
              <w:t>(Optional) Have students critique example explanations</w:t>
            </w:r>
          </w:p>
          <w:p w14:paraId="1054BC96" w14:textId="4EA6318B" w:rsidR="004745AD" w:rsidRDefault="004745AD" w:rsidP="00EE2EAC">
            <w:pPr>
              <w:keepNext/>
              <w:keepLines/>
              <w:outlineLvl w:val="5"/>
              <w:rPr>
                <w:bCs/>
              </w:rPr>
            </w:pPr>
            <w:r w:rsidRPr="008C7FED">
              <w:rPr>
                <w:rFonts w:eastAsia="SimSun"/>
                <w:bCs/>
                <w:lang w:eastAsia="zh-CN"/>
              </w:rPr>
              <w:t xml:space="preserve">Display </w:t>
            </w:r>
            <w:r w:rsidR="00596A3A">
              <w:rPr>
                <w:rFonts w:eastAsia="SimSun"/>
                <w:bCs/>
                <w:lang w:eastAsia="zh-CN"/>
              </w:rPr>
              <w:t>Slide</w:t>
            </w:r>
            <w:r w:rsidRPr="008C7FED">
              <w:rPr>
                <w:rFonts w:eastAsia="SimSun"/>
                <w:bCs/>
                <w:lang w:eastAsia="zh-CN"/>
              </w:rPr>
              <w:t xml:space="preserve"> </w:t>
            </w:r>
            <w:r>
              <w:rPr>
                <w:rFonts w:eastAsia="SimSun"/>
                <w:bCs/>
                <w:lang w:eastAsia="zh-CN"/>
              </w:rPr>
              <w:t>20</w:t>
            </w:r>
            <w:r w:rsidRPr="008C7FED">
              <w:rPr>
                <w:rFonts w:eastAsia="SimSun"/>
                <w:bCs/>
                <w:lang w:eastAsia="zh-CN"/>
              </w:rPr>
              <w:t xml:space="preserve"> of the PPT</w:t>
            </w:r>
            <w:r>
              <w:rPr>
                <w:bCs/>
              </w:rPr>
              <w:t>.  Have students look at two handouts: (a) t</w:t>
            </w:r>
            <w:r>
              <w:t xml:space="preserve">he </w:t>
            </w:r>
            <w:r w:rsidRPr="005843A9">
              <w:rPr>
                <w:color w:val="00B050"/>
              </w:rPr>
              <w:t>Three Questions Handout</w:t>
            </w:r>
            <w:r w:rsidRPr="005843A9">
              <w:rPr>
                <w:bCs/>
                <w:color w:val="00B050"/>
              </w:rPr>
              <w:t>,</w:t>
            </w:r>
            <w:r>
              <w:rPr>
                <w:bCs/>
              </w:rPr>
              <w:t xml:space="preserve"> and (b) the </w:t>
            </w:r>
            <w:r>
              <w:rPr>
                <w:color w:val="0000FF"/>
              </w:rPr>
              <w:t xml:space="preserve">Example </w:t>
            </w:r>
            <w:r w:rsidR="00847902">
              <w:rPr>
                <w:color w:val="0000FF"/>
              </w:rPr>
              <w:t xml:space="preserve">Decomposers </w:t>
            </w:r>
            <w:r>
              <w:rPr>
                <w:color w:val="0000FF"/>
              </w:rPr>
              <w:t>Explanations Handout</w:t>
            </w:r>
            <w:r>
              <w:rPr>
                <w:bCs/>
              </w:rPr>
              <w:t>.</w:t>
            </w:r>
          </w:p>
          <w:p w14:paraId="678B4956" w14:textId="6589564F" w:rsidR="00847902" w:rsidRDefault="004745AD" w:rsidP="002C136D">
            <w:pPr>
              <w:pStyle w:val="ListParagraph"/>
              <w:keepNext/>
              <w:keepLines/>
              <w:numPr>
                <w:ilvl w:val="0"/>
                <w:numId w:val="40"/>
              </w:numPr>
              <w:outlineLvl w:val="5"/>
              <w:rPr>
                <w:bCs/>
              </w:rPr>
            </w:pPr>
            <w:r>
              <w:rPr>
                <w:bCs/>
              </w:rPr>
              <w:t>Ask students to evaluate the two example explanations of fungi digestion: Which explanation is better? Why?</w:t>
            </w:r>
          </w:p>
          <w:p w14:paraId="547C7674" w14:textId="72CE1868" w:rsidR="004745AD" w:rsidRPr="00847902" w:rsidRDefault="004745AD" w:rsidP="002C136D">
            <w:pPr>
              <w:pStyle w:val="ListParagraph"/>
              <w:keepNext/>
              <w:keepLines/>
              <w:numPr>
                <w:ilvl w:val="0"/>
                <w:numId w:val="40"/>
              </w:numPr>
              <w:outlineLvl w:val="5"/>
              <w:rPr>
                <w:bCs/>
              </w:rPr>
            </w:pPr>
            <w:r w:rsidRPr="00847902">
              <w:rPr>
                <w:bCs/>
              </w:rPr>
              <w:t xml:space="preserve">Have students use the </w:t>
            </w:r>
            <w:r w:rsidRPr="00847902">
              <w:rPr>
                <w:color w:val="00B050"/>
              </w:rPr>
              <w:t xml:space="preserve">Three Questions Explanation Checklist </w:t>
            </w:r>
            <w:r w:rsidRPr="00847902">
              <w:rPr>
                <w:bCs/>
              </w:rPr>
              <w:t xml:space="preserve">on the back of the </w:t>
            </w:r>
            <w:r w:rsidRPr="00847902">
              <w:rPr>
                <w:color w:val="00B050"/>
              </w:rPr>
              <w:t>Three Questions Handout</w:t>
            </w:r>
            <w:r w:rsidRPr="00847902">
              <w:rPr>
                <w:bCs/>
              </w:rPr>
              <w:t xml:space="preserve"> to justify their critiques of the explanations.</w:t>
            </w:r>
          </w:p>
        </w:tc>
      </w:tr>
      <w:tr w:rsidR="004745AD" w:rsidRPr="00DF23F9" w14:paraId="5C3AFE22" w14:textId="77777777" w:rsidTr="00EE2EAC">
        <w:trPr>
          <w:trHeight w:val="350"/>
        </w:trPr>
        <w:tc>
          <w:tcPr>
            <w:tcW w:w="9535" w:type="dxa"/>
          </w:tcPr>
          <w:p w14:paraId="38E29486" w14:textId="77777777" w:rsidR="004745AD" w:rsidRPr="00DF23F9" w:rsidRDefault="004745AD" w:rsidP="002C136D">
            <w:pPr>
              <w:pStyle w:val="ListParagraph"/>
              <w:numPr>
                <w:ilvl w:val="0"/>
                <w:numId w:val="34"/>
              </w:numPr>
              <w:contextualSpacing w:val="0"/>
              <w:rPr>
                <w:rFonts w:eastAsia="SimSun"/>
                <w:b/>
                <w:bCs/>
                <w:lang w:eastAsia="zh-CN"/>
              </w:rPr>
            </w:pPr>
            <w:r w:rsidRPr="00E45A32">
              <w:rPr>
                <w:b/>
                <w:bCs/>
              </w:rPr>
              <w:t>Have students critique and improve their full explanations.</w:t>
            </w:r>
          </w:p>
          <w:p w14:paraId="6768A5EE" w14:textId="3D9A240E" w:rsidR="004745AD" w:rsidRDefault="004745AD" w:rsidP="00EE2EAC">
            <w:pPr>
              <w:rPr>
                <w:bCs/>
              </w:rPr>
            </w:pPr>
            <w:r>
              <w:rPr>
                <w:bCs/>
              </w:rPr>
              <w:t xml:space="preserve">Display </w:t>
            </w:r>
            <w:r w:rsidR="00596A3A">
              <w:rPr>
                <w:bCs/>
              </w:rPr>
              <w:t>Slide</w:t>
            </w:r>
            <w:r>
              <w:rPr>
                <w:bCs/>
              </w:rPr>
              <w:t xml:space="preserve"> 20 of the PPT for the full explanation. Have students use the </w:t>
            </w:r>
            <w:r w:rsidRPr="005843A9">
              <w:rPr>
                <w:color w:val="00B050"/>
              </w:rPr>
              <w:t>Three Questions Explanation Checklist</w:t>
            </w:r>
            <w:r>
              <w:t xml:space="preserve"> </w:t>
            </w:r>
            <w:r>
              <w:rPr>
                <w:bCs/>
              </w:rPr>
              <w:t xml:space="preserve">on the back of the </w:t>
            </w:r>
            <w:r w:rsidRPr="005843A9">
              <w:rPr>
                <w:color w:val="00B050"/>
              </w:rPr>
              <w:t>Three Questions Handout</w:t>
            </w:r>
            <w:r w:rsidRPr="005843A9">
              <w:rPr>
                <w:bCs/>
                <w:color w:val="00B050"/>
              </w:rPr>
              <w:t xml:space="preserve"> </w:t>
            </w:r>
            <w:r>
              <w:rPr>
                <w:bCs/>
              </w:rPr>
              <w:t xml:space="preserve">to check that their story includes each of the parts (matter movement, matter change, energy change, and matter movement) and answers the prompt in a cohesive way. </w:t>
            </w:r>
          </w:p>
          <w:p w14:paraId="7EF089F6" w14:textId="77777777" w:rsidR="00847902" w:rsidRPr="00847902" w:rsidRDefault="004745AD" w:rsidP="002C136D">
            <w:pPr>
              <w:pStyle w:val="ListParagraph"/>
              <w:numPr>
                <w:ilvl w:val="0"/>
                <w:numId w:val="41"/>
              </w:numPr>
              <w:ind w:left="332"/>
              <w:rPr>
                <w:rFonts w:eastAsia="SimSun"/>
                <w:b/>
                <w:lang w:eastAsia="zh-CN"/>
              </w:rPr>
            </w:pPr>
            <w:r>
              <w:rPr>
                <w:bCs/>
              </w:rPr>
              <w:t>If students don’t have all four parts in their explanation, instruct them to add to their explanation using a different colored writing utensil.</w:t>
            </w:r>
          </w:p>
          <w:p w14:paraId="3EDA6AAB" w14:textId="6CE9A304" w:rsidR="004745AD" w:rsidRPr="00847902" w:rsidRDefault="00847902" w:rsidP="002C136D">
            <w:pPr>
              <w:pStyle w:val="ListParagraph"/>
              <w:numPr>
                <w:ilvl w:val="0"/>
                <w:numId w:val="41"/>
              </w:numPr>
              <w:ind w:left="332"/>
              <w:rPr>
                <w:rFonts w:eastAsia="SimSun"/>
                <w:b/>
                <w:lang w:eastAsia="zh-CN"/>
              </w:rPr>
            </w:pPr>
            <w:r>
              <w:rPr>
                <w:bCs/>
              </w:rPr>
              <w:t>I</w:t>
            </w:r>
            <w:r w:rsidR="004745AD" w:rsidRPr="00847902">
              <w:rPr>
                <w:bCs/>
              </w:rPr>
              <w:t>f students have model explanations to share, display student work and discuss. If students have common areas of weakness in their explanations, ask for a volunteer to share, display student work, and discuss ways of strengthening the response.</w:t>
            </w:r>
          </w:p>
        </w:tc>
      </w:tr>
      <w:tr w:rsidR="004745AD" w:rsidRPr="00DF23F9" w14:paraId="7A7547D2" w14:textId="77777777" w:rsidTr="00EE2EAC">
        <w:trPr>
          <w:trHeight w:val="350"/>
        </w:trPr>
        <w:tc>
          <w:tcPr>
            <w:tcW w:w="9535" w:type="dxa"/>
          </w:tcPr>
          <w:p w14:paraId="5E343A49" w14:textId="77777777" w:rsidR="004745AD" w:rsidRDefault="004745AD" w:rsidP="002C136D">
            <w:pPr>
              <w:pStyle w:val="ListParagraph"/>
              <w:keepNext/>
              <w:keepLines/>
              <w:numPr>
                <w:ilvl w:val="0"/>
                <w:numId w:val="34"/>
              </w:numPr>
              <w:outlineLvl w:val="5"/>
              <w:rPr>
                <w:b/>
                <w:bCs/>
              </w:rPr>
            </w:pPr>
            <w:r>
              <w:rPr>
                <w:b/>
                <w:bCs/>
              </w:rPr>
              <w:lastRenderedPageBreak/>
              <w:t>(Optional) Have students read about digestion and complete part of the Matter Tracing Tool.</w:t>
            </w:r>
          </w:p>
          <w:p w14:paraId="14ACFDDB" w14:textId="1EBE9F6D" w:rsidR="004745AD" w:rsidRDefault="004745AD" w:rsidP="00EE2EAC">
            <w:r>
              <w:rPr>
                <w:bCs/>
              </w:rPr>
              <w:t xml:space="preserve">Pass out </w:t>
            </w:r>
            <w:r>
              <w:rPr>
                <w:color w:val="0432FF"/>
              </w:rPr>
              <w:t>5.3</w:t>
            </w:r>
            <w:r w:rsidRPr="008D7423">
              <w:rPr>
                <w:color w:val="0432FF"/>
              </w:rPr>
              <w:t xml:space="preserve"> </w:t>
            </w:r>
            <w:r>
              <w:rPr>
                <w:color w:val="0432FF"/>
              </w:rPr>
              <w:t>How do Decomposers Digest Food? Reading</w:t>
            </w:r>
            <w:r>
              <w:rPr>
                <w:color w:val="000000" w:themeColor="text1"/>
              </w:rPr>
              <w:t xml:space="preserve">. The reading provides a summary explanation of digestion and additional information about a connection between decomposers and biofuels. Higher level students may not need the review of content provided in this reading, but you may want them to add to the </w:t>
            </w:r>
            <w:r w:rsidR="00847902" w:rsidRPr="00847902">
              <w:rPr>
                <w:color w:val="0432FF"/>
              </w:rPr>
              <w:t>Matter Tracing T</w:t>
            </w:r>
            <w:r w:rsidRPr="00847902">
              <w:rPr>
                <w:color w:val="0432FF"/>
              </w:rPr>
              <w:t>ool</w:t>
            </w:r>
            <w:r w:rsidR="00847902">
              <w:rPr>
                <w:color w:val="000000" w:themeColor="text1"/>
              </w:rPr>
              <w:t xml:space="preserve"> </w:t>
            </w:r>
            <w:r w:rsidR="00847902" w:rsidRPr="00847902">
              <w:rPr>
                <w:color w:val="0432FF"/>
              </w:rPr>
              <w:t>for Decomposers</w:t>
            </w:r>
            <w:r w:rsidR="00847902">
              <w:rPr>
                <w:color w:val="000000" w:themeColor="text1"/>
              </w:rPr>
              <w:t xml:space="preserve"> </w:t>
            </w:r>
            <w:r>
              <w:rPr>
                <w:color w:val="000000" w:themeColor="text1"/>
              </w:rPr>
              <w:t xml:space="preserve">started in Activity 4.2. Have students read </w:t>
            </w:r>
            <w:r w:rsidRPr="00864A69">
              <w:t xml:space="preserve">using the </w:t>
            </w:r>
            <w:r w:rsidRPr="005843A9">
              <w:rPr>
                <w:color w:val="00B050"/>
              </w:rPr>
              <w:t>Questions, Connections, Questions Student Reading Strategy</w:t>
            </w:r>
            <w:r w:rsidRPr="00864A69">
              <w:t xml:space="preserve">. See the </w:t>
            </w:r>
            <w:r w:rsidRPr="005843A9">
              <w:rPr>
                <w:color w:val="00B050"/>
              </w:rPr>
              <w:t>Question</w:t>
            </w:r>
            <w:r w:rsidR="00DC50EC">
              <w:rPr>
                <w:color w:val="00B050"/>
              </w:rPr>
              <w:t>s</w:t>
            </w:r>
            <w:r w:rsidRPr="005843A9">
              <w:rPr>
                <w:color w:val="00B050"/>
              </w:rPr>
              <w:t xml:space="preserve">, Connections, Questions Reading Strategy Educator Resource </w:t>
            </w:r>
            <w:r w:rsidRPr="00864A69">
              <w:t>document for information about how to engage students with this strategy.</w:t>
            </w:r>
          </w:p>
          <w:p w14:paraId="71D4623B" w14:textId="77777777" w:rsidR="004745AD" w:rsidRPr="00D276DE" w:rsidRDefault="004745AD" w:rsidP="002C136D">
            <w:pPr>
              <w:pStyle w:val="ListParagraph"/>
              <w:keepNext/>
              <w:keepLines/>
              <w:numPr>
                <w:ilvl w:val="0"/>
                <w:numId w:val="41"/>
              </w:numPr>
              <w:ind w:left="422"/>
              <w:outlineLvl w:val="5"/>
              <w:rPr>
                <w:color w:val="000000" w:themeColor="text1"/>
              </w:rPr>
            </w:pPr>
            <w:r>
              <w:t>After pairs are finished reading, have students share with the class what they found interesting and any questions they have.</w:t>
            </w:r>
          </w:p>
          <w:p w14:paraId="7BC97408" w14:textId="77777777" w:rsidR="004745AD" w:rsidRPr="00DF23F9" w:rsidRDefault="004745AD" w:rsidP="002C136D">
            <w:pPr>
              <w:pStyle w:val="ListParagraph"/>
              <w:keepNext/>
              <w:keepLines/>
              <w:numPr>
                <w:ilvl w:val="0"/>
                <w:numId w:val="42"/>
              </w:numPr>
              <w:ind w:left="422"/>
              <w:outlineLvl w:val="5"/>
              <w:rPr>
                <w:color w:val="000000" w:themeColor="text1"/>
              </w:rPr>
            </w:pPr>
            <w:r w:rsidRPr="00DF23F9">
              <w:rPr>
                <w:color w:val="000000" w:themeColor="text1"/>
              </w:rPr>
              <w:t xml:space="preserve">After </w:t>
            </w:r>
            <w:r>
              <w:rPr>
                <w:color w:val="000000" w:themeColor="text1"/>
              </w:rPr>
              <w:t>discussion</w:t>
            </w:r>
            <w:r w:rsidRPr="00DF23F9">
              <w:rPr>
                <w:color w:val="000000" w:themeColor="text1"/>
              </w:rPr>
              <w:t xml:space="preserve">, students can complete the digestion section of the </w:t>
            </w:r>
            <w:r>
              <w:rPr>
                <w:color w:val="0432FF"/>
              </w:rPr>
              <w:t xml:space="preserve">Matter Tracing Tool for Decomposers </w:t>
            </w:r>
            <w:r w:rsidRPr="00DF23F9">
              <w:rPr>
                <w:color w:val="000000" w:themeColor="text1"/>
              </w:rPr>
              <w:t>that they started completing in Activity 4.2.</w:t>
            </w:r>
          </w:p>
        </w:tc>
      </w:tr>
      <w:tr w:rsidR="004745AD" w:rsidRPr="009C582F" w14:paraId="0B13D9C4" w14:textId="77777777" w:rsidTr="00EE2EAC">
        <w:trPr>
          <w:trHeight w:val="350"/>
        </w:trPr>
        <w:tc>
          <w:tcPr>
            <w:tcW w:w="9535" w:type="dxa"/>
          </w:tcPr>
          <w:p w14:paraId="0051394E" w14:textId="77777777" w:rsidR="004745AD" w:rsidRPr="008C7FED" w:rsidRDefault="004745AD" w:rsidP="002C136D">
            <w:pPr>
              <w:pStyle w:val="ListParagraph"/>
              <w:numPr>
                <w:ilvl w:val="0"/>
                <w:numId w:val="34"/>
              </w:numPr>
              <w:rPr>
                <w:b/>
              </w:rPr>
            </w:pPr>
            <w:r w:rsidRPr="008C7FED">
              <w:rPr>
                <w:b/>
              </w:rPr>
              <w:t xml:space="preserve">Have students discuss with a partner how </w:t>
            </w:r>
            <w:r>
              <w:rPr>
                <w:b/>
              </w:rPr>
              <w:t>digestion works</w:t>
            </w:r>
            <w:r w:rsidRPr="008C7FED">
              <w:rPr>
                <w:b/>
              </w:rPr>
              <w:t xml:space="preserve"> at the macroscopic scale by referring to the </w:t>
            </w:r>
            <w:r>
              <w:rPr>
                <w:b/>
              </w:rPr>
              <w:t>decomposer</w:t>
            </w:r>
            <w:r w:rsidRPr="008C7FED">
              <w:rPr>
                <w:b/>
              </w:rPr>
              <w:t xml:space="preserve"> poster.</w:t>
            </w:r>
          </w:p>
          <w:p w14:paraId="47101C1C" w14:textId="3043CB54" w:rsidR="004745AD" w:rsidRDefault="004745AD" w:rsidP="00EE2EAC">
            <w:r>
              <w:t xml:space="preserve">Show </w:t>
            </w:r>
            <w:r w:rsidR="00596A3A">
              <w:t>Slide</w:t>
            </w:r>
            <w:r>
              <w:rPr>
                <w:rFonts w:eastAsia="SimSun"/>
                <w:lang w:eastAsia="zh-CN"/>
              </w:rPr>
              <w:t xml:space="preserve"> 21</w:t>
            </w:r>
            <w:r>
              <w:t xml:space="preserve">. </w:t>
            </w:r>
            <w:r w:rsidRPr="0050227E">
              <w:t xml:space="preserve">Have </w:t>
            </w:r>
            <w:r>
              <w:t xml:space="preserve">students </w:t>
            </w:r>
            <w:r w:rsidRPr="0050227E">
              <w:t xml:space="preserve">look at the </w:t>
            </w:r>
            <w:r w:rsidRPr="00FF49EB">
              <w:rPr>
                <w:color w:val="00B050"/>
              </w:rPr>
              <w:t xml:space="preserve">Decomposer 11 x 17 Poster </w:t>
            </w:r>
            <w:r>
              <w:t>and</w:t>
            </w:r>
            <w:r w:rsidRPr="0050227E">
              <w:t xml:space="preserve"> discuss </w:t>
            </w:r>
            <w:r>
              <w:t xml:space="preserve">with a partner </w:t>
            </w:r>
            <w:r w:rsidRPr="0050227E">
              <w:t xml:space="preserve">the parts of a </w:t>
            </w:r>
            <w:r>
              <w:t>fungus</w:t>
            </w:r>
            <w:r w:rsidRPr="0050227E">
              <w:t xml:space="preserve"> involved in </w:t>
            </w:r>
            <w:r>
              <w:t>digestion on a macroscopic scale.</w:t>
            </w:r>
          </w:p>
          <w:p w14:paraId="50132F8B" w14:textId="77777777" w:rsidR="004745AD" w:rsidRPr="009C582F" w:rsidRDefault="004745AD" w:rsidP="002C136D">
            <w:pPr>
              <w:pStyle w:val="ListParagraph"/>
              <w:numPr>
                <w:ilvl w:val="0"/>
                <w:numId w:val="41"/>
              </w:numPr>
              <w:ind w:left="422"/>
              <w:rPr>
                <w:b/>
              </w:rPr>
            </w:pPr>
            <w:r w:rsidRPr="0050227E">
              <w:t xml:space="preserve">Tell students that </w:t>
            </w:r>
            <w:r>
              <w:t>digestion occurs outside the hyphal cells</w:t>
            </w:r>
            <w:r w:rsidRPr="0050227E">
              <w:t>.</w:t>
            </w:r>
          </w:p>
        </w:tc>
      </w:tr>
      <w:tr w:rsidR="00482065" w:rsidRPr="009C582F" w14:paraId="4A8BD570" w14:textId="77777777" w:rsidTr="00EE2EAC">
        <w:trPr>
          <w:trHeight w:val="350"/>
        </w:trPr>
        <w:tc>
          <w:tcPr>
            <w:tcW w:w="9535" w:type="dxa"/>
          </w:tcPr>
          <w:p w14:paraId="79857F72" w14:textId="3A26CEF2" w:rsidR="00482065" w:rsidRPr="00847902" w:rsidRDefault="00482065" w:rsidP="002C136D">
            <w:pPr>
              <w:pStyle w:val="ListParagraph"/>
              <w:numPr>
                <w:ilvl w:val="0"/>
                <w:numId w:val="34"/>
              </w:numPr>
              <w:rPr>
                <w:b/>
              </w:rPr>
            </w:pPr>
            <w:r w:rsidRPr="00847902">
              <w:rPr>
                <w:b/>
              </w:rPr>
              <w:t>Have students complete the exit ticket.</w:t>
            </w:r>
          </w:p>
          <w:p w14:paraId="2E8884C3" w14:textId="20E29C78" w:rsidR="00482065" w:rsidRPr="00482065" w:rsidRDefault="00482065" w:rsidP="00847902">
            <w:r w:rsidRPr="0070543E">
              <w:t xml:space="preserve">Show </w:t>
            </w:r>
            <w:r w:rsidR="00596A3A">
              <w:t>Slide</w:t>
            </w:r>
            <w:r w:rsidRPr="0070543E">
              <w:t xml:space="preserve"> </w:t>
            </w:r>
            <w:r w:rsidRPr="00482065">
              <w:t>2</w:t>
            </w:r>
            <w:r w:rsidR="00847902">
              <w:t>2</w:t>
            </w:r>
            <w:r w:rsidRPr="00482065">
              <w:t xml:space="preserve"> of the </w:t>
            </w:r>
            <w:r w:rsidRPr="00482065">
              <w:rPr>
                <w:color w:val="0E1AFE"/>
              </w:rPr>
              <w:t>5.3 Explaining How Fungi Grow Digestion PPT</w:t>
            </w:r>
            <w:r w:rsidRPr="0070543E">
              <w:t>.</w:t>
            </w:r>
          </w:p>
          <w:p w14:paraId="396D1BA4" w14:textId="107513A3" w:rsidR="00482065" w:rsidRDefault="00482065" w:rsidP="002C136D">
            <w:pPr>
              <w:pStyle w:val="ListParagraph"/>
              <w:numPr>
                <w:ilvl w:val="0"/>
                <w:numId w:val="41"/>
              </w:numPr>
              <w:ind w:left="332"/>
            </w:pPr>
            <w:r w:rsidRPr="0070543E">
              <w:t>On a sheet of paper or a sticky note, have students individually answer the exit ticket questions. Depending on time, you may have students answer both questions, assign students to answer a particular question, or let students choose one question to answer. Collect and review the answers.</w:t>
            </w:r>
          </w:p>
          <w:p w14:paraId="026DE1F1" w14:textId="77777777" w:rsidR="00847902" w:rsidRDefault="00847902" w:rsidP="002C136D">
            <w:pPr>
              <w:pStyle w:val="ListParagraph"/>
              <w:numPr>
                <w:ilvl w:val="0"/>
                <w:numId w:val="41"/>
              </w:numPr>
              <w:ind w:left="692"/>
            </w:pPr>
            <w:r w:rsidRPr="0070543E">
              <w:t xml:space="preserve">Conclusions: </w:t>
            </w:r>
            <w:r w:rsidRPr="00482065">
              <w:t>How does a decomposer digest food?</w:t>
            </w:r>
          </w:p>
          <w:p w14:paraId="143CEBE4" w14:textId="77777777" w:rsidR="00847902" w:rsidRDefault="00847902" w:rsidP="002C136D">
            <w:pPr>
              <w:pStyle w:val="ListParagraph"/>
              <w:numPr>
                <w:ilvl w:val="0"/>
                <w:numId w:val="41"/>
              </w:numPr>
              <w:ind w:left="692"/>
            </w:pPr>
            <w:r w:rsidRPr="0070543E">
              <w:t xml:space="preserve">Predictions: </w:t>
            </w:r>
            <w:r w:rsidRPr="00482065">
              <w:t>How do you think a mushroom uses digested food to grow?</w:t>
            </w:r>
          </w:p>
          <w:p w14:paraId="52BA278B" w14:textId="28DF2937" w:rsidR="00482065" w:rsidRPr="00847902" w:rsidRDefault="00482065" w:rsidP="002C136D">
            <w:pPr>
              <w:pStyle w:val="ListParagraph"/>
              <w:numPr>
                <w:ilvl w:val="0"/>
                <w:numId w:val="41"/>
              </w:numPr>
              <w:ind w:left="332"/>
            </w:pPr>
            <w:r w:rsidRPr="0070543E">
              <w:t xml:space="preserve">The conclusions question will provide you with information about what your students are taking away from the activity. Student answers to the conclusions question can be used on the </w:t>
            </w:r>
            <w:r w:rsidRPr="00847902">
              <w:rPr>
                <w:color w:val="24B05D"/>
              </w:rPr>
              <w:t>Driving Question Board</w:t>
            </w:r>
            <w:r w:rsidRPr="0070543E">
              <w:t xml:space="preserve"> (if you are using one). The predictions question allows students to begin thinking about the next activity and allows you to assess their current ideas as you prepare for the next activity. Student answers to the predictions question can be used as a lead into the next activity.</w:t>
            </w:r>
          </w:p>
        </w:tc>
      </w:tr>
    </w:tbl>
    <w:p w14:paraId="0923ACF7" w14:textId="77777777" w:rsidR="00732B38" w:rsidRPr="00D438F2" w:rsidRDefault="00732B38" w:rsidP="00732B38"/>
    <w:p w14:paraId="38AF3BE6" w14:textId="77777777" w:rsidR="00732B38" w:rsidRPr="00D438F2" w:rsidRDefault="00732B38" w:rsidP="00732B38">
      <w:pPr>
        <w:pStyle w:val="Heading2"/>
      </w:pPr>
      <w:r>
        <w:rPr>
          <w:color w:val="FF0000"/>
        </w:rPr>
        <w:t xml:space="preserve">Tab 3: </w:t>
      </w:r>
      <w:r w:rsidRPr="00D438F2">
        <w:t>Assessment</w:t>
      </w:r>
    </w:p>
    <w:p w14:paraId="74D10259" w14:textId="6369F1B4" w:rsidR="004745AD" w:rsidRPr="00DF23F9" w:rsidRDefault="004745AD" w:rsidP="004745AD">
      <w:pPr>
        <w:rPr>
          <w:color w:val="000000" w:themeColor="text1"/>
        </w:rPr>
      </w:pPr>
      <w:r w:rsidRPr="0009553F">
        <w:t xml:space="preserve">Use </w:t>
      </w:r>
      <w:r w:rsidRPr="00FB583B">
        <w:rPr>
          <w:color w:val="7030A0"/>
        </w:rPr>
        <w:t xml:space="preserve">5.3 Grading the Explanations Tools for Fungi Digestion </w:t>
      </w:r>
      <w:r>
        <w:t>to grade student responses. This worksheet has “grading” in the title (instead of “assessing”) because a</w:t>
      </w:r>
      <w:r w:rsidRPr="0009553F">
        <w:t xml:space="preserve">t this point, students can be held accountable for correct answers. If students are still struggling with these concepts, you may want to revisit parts of the </w:t>
      </w:r>
      <w:r>
        <w:t>activity</w:t>
      </w:r>
      <w:r w:rsidRPr="0009553F">
        <w:t xml:space="preserve"> they are finding difficult.</w:t>
      </w:r>
      <w:r>
        <w:t xml:space="preserve"> Use the </w:t>
      </w:r>
      <w:r w:rsidR="00847902">
        <w:rPr>
          <w:color w:val="7030A0"/>
        </w:rPr>
        <w:t>Assessing</w:t>
      </w:r>
      <w:r w:rsidRPr="00847902">
        <w:rPr>
          <w:color w:val="7030A0"/>
        </w:rPr>
        <w:t xml:space="preserve"> the Matter Tracing Tool for Decomposers </w:t>
      </w:r>
      <w:r>
        <w:rPr>
          <w:color w:val="000000" w:themeColor="text1"/>
        </w:rPr>
        <w:t xml:space="preserve">to </w:t>
      </w:r>
      <w:r w:rsidR="00847902">
        <w:rPr>
          <w:color w:val="000000" w:themeColor="text1"/>
        </w:rPr>
        <w:t>assess</w:t>
      </w:r>
      <w:r>
        <w:rPr>
          <w:color w:val="000000" w:themeColor="text1"/>
        </w:rPr>
        <w:t xml:space="preserve"> the tool</w:t>
      </w:r>
      <w:r w:rsidR="00847902">
        <w:rPr>
          <w:color w:val="000000" w:themeColor="text1"/>
        </w:rPr>
        <w:t>.</w:t>
      </w:r>
    </w:p>
    <w:p w14:paraId="65A4DDCD" w14:textId="77777777" w:rsidR="00732B38" w:rsidRDefault="00732B38" w:rsidP="00732B38">
      <w:pPr>
        <w:pStyle w:val="Heading2"/>
      </w:pPr>
      <w:r w:rsidRPr="00B517E1">
        <w:rPr>
          <w:color w:val="FF0000"/>
        </w:rPr>
        <w:t>Tab 4</w:t>
      </w:r>
      <w:r>
        <w:t>: Differentiation &amp;</w:t>
      </w:r>
      <w:r w:rsidRPr="00761F92">
        <w:t xml:space="preserve"> </w:t>
      </w:r>
      <w:r w:rsidRPr="00D438F2">
        <w:t>Extending the Learning</w:t>
      </w:r>
      <w:r>
        <w:t xml:space="preserve"> </w:t>
      </w:r>
    </w:p>
    <w:p w14:paraId="00DDFB29" w14:textId="490C5B1A" w:rsidR="00732B38" w:rsidRDefault="00732B38" w:rsidP="00732B38">
      <w:pPr>
        <w:pStyle w:val="Heading3"/>
        <w:rPr>
          <w:color w:val="FF0000"/>
        </w:rPr>
      </w:pPr>
      <w:r>
        <w:t xml:space="preserve">Differentiation </w:t>
      </w:r>
      <w:r>
        <w:rPr>
          <w:color w:val="FF0000"/>
        </w:rPr>
        <w:t>(Accordion)</w:t>
      </w:r>
    </w:p>
    <w:p w14:paraId="4D49A298" w14:textId="4B1A4B28" w:rsidR="00274DC8" w:rsidRPr="00A95EFC" w:rsidRDefault="00274DC8" w:rsidP="00274DC8">
      <w:pPr>
        <w:pStyle w:val="ListParagraph"/>
        <w:numPr>
          <w:ilvl w:val="0"/>
          <w:numId w:val="57"/>
        </w:numPr>
        <w:tabs>
          <w:tab w:val="clear" w:pos="720"/>
        </w:tabs>
        <w:spacing w:after="0"/>
        <w:ind w:left="360"/>
      </w:pPr>
      <w:r w:rsidRPr="00467E6E">
        <w:rPr>
          <w:color w:val="000000"/>
        </w:rPr>
        <w:t xml:space="preserve">You may want students to first complete </w:t>
      </w:r>
      <w:r>
        <w:rPr>
          <w:color w:val="000000"/>
        </w:rPr>
        <w:t>the front side of the</w:t>
      </w:r>
      <w:r w:rsidRPr="00467E6E">
        <w:rPr>
          <w:color w:val="000000"/>
        </w:rPr>
        <w:t xml:space="preserve"> Explanations Tool </w:t>
      </w:r>
      <w:r>
        <w:rPr>
          <w:color w:val="000000"/>
        </w:rPr>
        <w:t xml:space="preserve">with the Decomposers Matter Tracing Tool </w:t>
      </w:r>
      <w:r w:rsidRPr="00467E6E">
        <w:rPr>
          <w:color w:val="000000"/>
        </w:rPr>
        <w:t xml:space="preserve">and check it together as a class to confirm that the </w:t>
      </w:r>
      <w:r w:rsidRPr="00467E6E">
        <w:rPr>
          <w:color w:val="000000"/>
        </w:rPr>
        <w:lastRenderedPageBreak/>
        <w:t>arrows and responses to the prompts are correct. Then, students can use the corrected graphic organizer as a tool to construct their written explanation.</w:t>
      </w:r>
    </w:p>
    <w:p w14:paraId="1CEF7D02" w14:textId="19CD1CFD" w:rsidR="00274DC8" w:rsidRPr="00325B39" w:rsidRDefault="00274DC8" w:rsidP="00274DC8">
      <w:pPr>
        <w:pStyle w:val="ListParagraph"/>
        <w:numPr>
          <w:ilvl w:val="0"/>
          <w:numId w:val="30"/>
        </w:numPr>
        <w:ind w:left="360"/>
      </w:pPr>
      <w:r w:rsidRPr="00325B39">
        <w:rPr>
          <w:color w:val="000000"/>
        </w:rPr>
        <w:t xml:space="preserve">As the </w:t>
      </w:r>
      <w:r>
        <w:rPr>
          <w:color w:val="0432FF"/>
        </w:rPr>
        <w:t>Decomposers Matter Tracing Tool</w:t>
      </w:r>
      <w:r>
        <w:rPr>
          <w:color w:val="000000" w:themeColor="text1"/>
        </w:rPr>
        <w:t xml:space="preserve"> </w:t>
      </w:r>
      <w:r w:rsidRPr="00325B39">
        <w:rPr>
          <w:color w:val="000000"/>
        </w:rPr>
        <w:t>is completed, post in the classroom so students can refer to it.</w:t>
      </w:r>
    </w:p>
    <w:p w14:paraId="2A9B7CC3" w14:textId="7D65F1E3" w:rsidR="00274DC8" w:rsidRPr="00325B39" w:rsidRDefault="00274DC8" w:rsidP="00274DC8">
      <w:pPr>
        <w:pStyle w:val="ListParagraph"/>
        <w:numPr>
          <w:ilvl w:val="0"/>
          <w:numId w:val="30"/>
        </w:numPr>
        <w:ind w:left="360"/>
      </w:pPr>
      <w:r w:rsidRPr="00325B39">
        <w:rPr>
          <w:color w:val="000000"/>
        </w:rPr>
        <w:t xml:space="preserve">Encourage students to explain verbally as well as writing on the </w:t>
      </w:r>
      <w:r>
        <w:rPr>
          <w:color w:val="0000FF"/>
        </w:rPr>
        <w:t>Decomposers</w:t>
      </w:r>
      <w:r w:rsidRPr="00BD2E1D">
        <w:rPr>
          <w:color w:val="0000FF"/>
        </w:rPr>
        <w:t xml:space="preserve"> Matter Tracing Tool</w:t>
      </w:r>
    </w:p>
    <w:p w14:paraId="2A0DFFCF" w14:textId="172FC0C8" w:rsidR="00274DC8" w:rsidRPr="00325B39" w:rsidRDefault="00274DC8" w:rsidP="00274DC8">
      <w:pPr>
        <w:pStyle w:val="ListParagraph"/>
        <w:numPr>
          <w:ilvl w:val="0"/>
          <w:numId w:val="30"/>
        </w:numPr>
        <w:ind w:left="360"/>
      </w:pPr>
      <w:r w:rsidRPr="00325B39">
        <w:rPr>
          <w:color w:val="000000"/>
        </w:rPr>
        <w:t xml:space="preserve">Have students highlight </w:t>
      </w:r>
      <w:r>
        <w:rPr>
          <w:color w:val="000000"/>
        </w:rPr>
        <w:t xml:space="preserve">challenging </w:t>
      </w:r>
      <w:r w:rsidRPr="00325B39">
        <w:rPr>
          <w:color w:val="000000"/>
        </w:rPr>
        <w:t>vocabulary in the</w:t>
      </w:r>
      <w:r>
        <w:rPr>
          <w:color w:val="000000"/>
        </w:rPr>
        <w:t xml:space="preserve"> </w:t>
      </w:r>
      <w:r w:rsidRPr="00274DC8">
        <w:rPr>
          <w:color w:val="0000F1"/>
        </w:rPr>
        <w:t xml:space="preserve">5.3 </w:t>
      </w:r>
      <w:r>
        <w:rPr>
          <w:color w:val="0000FF"/>
        </w:rPr>
        <w:t xml:space="preserve">How do Decomposers Digest Food? Reading </w:t>
      </w:r>
      <w:r w:rsidRPr="00325B39">
        <w:rPr>
          <w:color w:val="000000"/>
        </w:rPr>
        <w:t>to support the word wall</w:t>
      </w:r>
    </w:p>
    <w:p w14:paraId="7A0FDACB" w14:textId="3EE8408A" w:rsidR="00274DC8" w:rsidRPr="00274DC8" w:rsidRDefault="00274DC8" w:rsidP="00274DC8">
      <w:pPr>
        <w:pStyle w:val="ListParagraph"/>
        <w:numPr>
          <w:ilvl w:val="0"/>
          <w:numId w:val="30"/>
        </w:numPr>
        <w:ind w:left="360"/>
      </w:pPr>
      <w:r w:rsidRPr="00325B39">
        <w:rPr>
          <w:color w:val="000000"/>
        </w:rPr>
        <w:t xml:space="preserve">Refer to the word wall for questions on </w:t>
      </w:r>
      <w:r>
        <w:rPr>
          <w:color w:val="000000"/>
        </w:rPr>
        <w:t>d</w:t>
      </w:r>
      <w:r w:rsidRPr="00325B39">
        <w:rPr>
          <w:color w:val="000000"/>
        </w:rPr>
        <w:t>igestion related vocabulary.</w:t>
      </w:r>
    </w:p>
    <w:p w14:paraId="5EF906C5" w14:textId="77777777" w:rsidR="00732B38" w:rsidRDefault="00732B38" w:rsidP="00732B38"/>
    <w:p w14:paraId="12859A39" w14:textId="77777777" w:rsidR="00732B38" w:rsidRDefault="00732B38" w:rsidP="00732B38">
      <w:pPr>
        <w:pStyle w:val="Heading3"/>
      </w:pPr>
      <w:r>
        <w:t xml:space="preserve">Modifications </w:t>
      </w:r>
      <w:r>
        <w:rPr>
          <w:color w:val="FF0000"/>
        </w:rPr>
        <w:t>(Accordion)</w:t>
      </w:r>
    </w:p>
    <w:p w14:paraId="7F4947BD" w14:textId="77777777" w:rsidR="004745AD" w:rsidRDefault="004745AD" w:rsidP="004745AD">
      <w:r>
        <w:t xml:space="preserve">The </w:t>
      </w:r>
      <w:r w:rsidRPr="00FF49EB">
        <w:rPr>
          <w:color w:val="00B050"/>
        </w:rPr>
        <w:t xml:space="preserve">Three Questions Explanation Checklist </w:t>
      </w:r>
      <w:r>
        <w:t xml:space="preserve">on the back of the </w:t>
      </w:r>
      <w:r w:rsidRPr="00FF49EB">
        <w:rPr>
          <w:color w:val="00B050"/>
        </w:rPr>
        <w:t xml:space="preserve">Three Questions Handout </w:t>
      </w:r>
      <w:r>
        <w:t xml:space="preserve">can be used to scaffold students’ explanations in many ways. </w:t>
      </w:r>
    </w:p>
    <w:p w14:paraId="39521792" w14:textId="77777777" w:rsidR="004745AD" w:rsidRDefault="004745AD" w:rsidP="002C136D">
      <w:pPr>
        <w:pStyle w:val="ListParagraph"/>
        <w:numPr>
          <w:ilvl w:val="0"/>
          <w:numId w:val="39"/>
        </w:numPr>
        <w:spacing w:after="0"/>
      </w:pPr>
      <w:r>
        <w:t xml:space="preserve">Students refer to the checklist as they are constructing their explanations. </w:t>
      </w:r>
    </w:p>
    <w:p w14:paraId="1D5F03E6" w14:textId="77777777" w:rsidR="004745AD" w:rsidRDefault="004745AD" w:rsidP="002C136D">
      <w:pPr>
        <w:pStyle w:val="ListParagraph"/>
        <w:numPr>
          <w:ilvl w:val="0"/>
          <w:numId w:val="39"/>
        </w:numPr>
        <w:spacing w:after="0"/>
      </w:pPr>
      <w:r>
        <w:t>Students use the checklist as they are sharing and revising their explanations with a partner.</w:t>
      </w:r>
    </w:p>
    <w:p w14:paraId="61254972" w14:textId="77777777" w:rsidR="004745AD" w:rsidRDefault="004745AD" w:rsidP="002C136D">
      <w:pPr>
        <w:pStyle w:val="ListParagraph"/>
        <w:numPr>
          <w:ilvl w:val="0"/>
          <w:numId w:val="39"/>
        </w:numPr>
        <w:spacing w:after="0"/>
      </w:pPr>
      <w:r>
        <w:t>Students use the checklist to critique and revise their final explanations.</w:t>
      </w:r>
    </w:p>
    <w:p w14:paraId="6E7F91C6" w14:textId="77777777" w:rsidR="004745AD" w:rsidRDefault="004745AD" w:rsidP="002C136D">
      <w:pPr>
        <w:pStyle w:val="ListParagraph"/>
        <w:numPr>
          <w:ilvl w:val="0"/>
          <w:numId w:val="39"/>
        </w:numPr>
        <w:spacing w:after="0"/>
      </w:pPr>
      <w:r>
        <w:t>Students use the checklist to critique the example explanations for each unit.</w:t>
      </w:r>
    </w:p>
    <w:p w14:paraId="2F084055" w14:textId="77777777" w:rsidR="004745AD" w:rsidRDefault="004745AD" w:rsidP="002C136D">
      <w:pPr>
        <w:pStyle w:val="ListParagraph"/>
        <w:numPr>
          <w:ilvl w:val="0"/>
          <w:numId w:val="39"/>
        </w:numPr>
      </w:pPr>
      <w:r>
        <w:t>Students use the checklist to create and/or evaluate a whole-class consensus explanation.</w:t>
      </w:r>
    </w:p>
    <w:p w14:paraId="6A98C9D4" w14:textId="77777777" w:rsidR="004745AD" w:rsidRDefault="004745AD" w:rsidP="004745AD">
      <w:r>
        <w:t>We recommend using this checklist with a gradual release. As students improve in their ability to write their own explanations, they may rely on the checklist less.</w:t>
      </w:r>
    </w:p>
    <w:p w14:paraId="2A7A35CE" w14:textId="77777777" w:rsidR="00732B38" w:rsidRDefault="00732B38" w:rsidP="00732B38"/>
    <w:p w14:paraId="01D1E95E" w14:textId="77777777" w:rsidR="004745AD" w:rsidRDefault="004745AD">
      <w:pPr>
        <w:spacing w:after="0"/>
        <w:rPr>
          <w:rFonts w:eastAsiaTheme="majorEastAsia"/>
          <w:b/>
          <w:bCs/>
          <w:color w:val="FF0000"/>
          <w:sz w:val="24"/>
          <w:szCs w:val="24"/>
        </w:rPr>
      </w:pPr>
      <w:r>
        <w:rPr>
          <w:color w:val="FF0000"/>
        </w:rPr>
        <w:br w:type="page"/>
      </w:r>
    </w:p>
    <w:p w14:paraId="6CF26FBF" w14:textId="0C5F92D7" w:rsidR="004745AD" w:rsidRPr="004745AD" w:rsidRDefault="004745AD" w:rsidP="004745AD">
      <w:pPr>
        <w:pStyle w:val="Heading1"/>
        <w:rPr>
          <w:color w:val="000000" w:themeColor="text1"/>
        </w:rPr>
      </w:pPr>
      <w:r w:rsidRPr="004745AD">
        <w:rPr>
          <w:color w:val="000000" w:themeColor="text1"/>
        </w:rPr>
        <w:lastRenderedPageBreak/>
        <w:t>Activity 5.4: Explaining How Fungi Grow: Biosynthesis (40 min)</w:t>
      </w:r>
    </w:p>
    <w:p w14:paraId="7B59D3DC" w14:textId="77777777" w:rsidR="004745AD" w:rsidRDefault="004745AD" w:rsidP="004745AD">
      <w:pPr>
        <w:pStyle w:val="Heading2"/>
      </w:pPr>
      <w:r>
        <w:rPr>
          <w:color w:val="FF0000"/>
        </w:rPr>
        <w:t>Tab 1:</w:t>
      </w:r>
      <w:r>
        <w:t xml:space="preserve"> Overview and Preparation</w:t>
      </w:r>
    </w:p>
    <w:p w14:paraId="40219010" w14:textId="77777777" w:rsidR="004745AD" w:rsidRPr="002B5F20" w:rsidRDefault="004745AD" w:rsidP="004745AD">
      <w:pPr>
        <w:pStyle w:val="Heading3"/>
      </w:pPr>
      <w:r>
        <w:t>Target Student Performance</w:t>
      </w:r>
    </w:p>
    <w:p w14:paraId="15D61817" w14:textId="77777777" w:rsidR="008D7F8F" w:rsidRPr="008D7F8F" w:rsidRDefault="008D7F8F" w:rsidP="004745AD">
      <w:pPr>
        <w:pStyle w:val="Heading3"/>
        <w:rPr>
          <w:b w:val="0"/>
          <w:bCs w:val="0"/>
          <w:sz w:val="22"/>
          <w:szCs w:val="22"/>
        </w:rPr>
      </w:pPr>
      <w:r w:rsidRPr="008D7F8F">
        <w:rPr>
          <w:b w:val="0"/>
          <w:bCs w:val="0"/>
          <w:sz w:val="22"/>
          <w:szCs w:val="22"/>
        </w:rPr>
        <w:t>Students explain how matter moves and changes and how energy changes during biosynthesis in a mushroom’s cells.</w:t>
      </w:r>
    </w:p>
    <w:p w14:paraId="75DB69DC" w14:textId="11F59808" w:rsidR="004745AD" w:rsidRDefault="004745AD" w:rsidP="004745AD">
      <w:pPr>
        <w:pStyle w:val="Heading3"/>
      </w:pPr>
      <w:r>
        <w:t>Materials You Provide</w:t>
      </w:r>
    </w:p>
    <w:p w14:paraId="7D7900F3" w14:textId="77777777" w:rsidR="004745AD" w:rsidRPr="00D537DC" w:rsidRDefault="004745AD" w:rsidP="002C136D">
      <w:pPr>
        <w:pStyle w:val="ListParagraph"/>
        <w:numPr>
          <w:ilvl w:val="0"/>
          <w:numId w:val="30"/>
        </w:numPr>
        <w:ind w:left="360"/>
      </w:pPr>
      <w:r>
        <w:t xml:space="preserve">(From previous lesson) </w:t>
      </w:r>
      <w:r w:rsidRPr="00053DD9">
        <w:rPr>
          <w:color w:val="0000FF"/>
        </w:rPr>
        <w:t xml:space="preserve">3.3 Evidence-Based Arguments for </w:t>
      </w:r>
      <w:r>
        <w:rPr>
          <w:color w:val="0000FF"/>
        </w:rPr>
        <w:t>Bread Molding</w:t>
      </w:r>
    </w:p>
    <w:p w14:paraId="26265700" w14:textId="77777777" w:rsidR="004745AD" w:rsidRPr="00DB72EE" w:rsidRDefault="004745AD" w:rsidP="004745AD">
      <w:pPr>
        <w:pStyle w:val="Heading3"/>
      </w:pPr>
      <w:r w:rsidRPr="00DB72EE">
        <w:t>Resources Provided</w:t>
      </w:r>
    </w:p>
    <w:p w14:paraId="27E4640F" w14:textId="77777777" w:rsidR="004745AD" w:rsidRPr="00334C92" w:rsidRDefault="004745AD" w:rsidP="002C136D">
      <w:pPr>
        <w:pStyle w:val="ListParagraph"/>
        <w:numPr>
          <w:ilvl w:val="0"/>
          <w:numId w:val="29"/>
        </w:numPr>
        <w:spacing w:after="0"/>
        <w:ind w:left="360"/>
        <w:rPr>
          <w:color w:val="0000FF"/>
        </w:rPr>
      </w:pPr>
      <w:r>
        <w:rPr>
          <w:color w:val="0000FF"/>
        </w:rPr>
        <w:t>5</w:t>
      </w:r>
      <w:r w:rsidRPr="00334C92">
        <w:rPr>
          <w:color w:val="0000FF"/>
        </w:rPr>
        <w:t>.</w:t>
      </w:r>
      <w:r>
        <w:rPr>
          <w:color w:val="0000FF"/>
        </w:rPr>
        <w:t>4</w:t>
      </w:r>
      <w:r w:rsidRPr="00334C92">
        <w:rPr>
          <w:color w:val="0000FF"/>
        </w:rPr>
        <w:t xml:space="preserve"> Explaining </w:t>
      </w:r>
      <w:r>
        <w:rPr>
          <w:color w:val="0000FF"/>
        </w:rPr>
        <w:t xml:space="preserve">How Fungi Grow: </w:t>
      </w:r>
      <w:r w:rsidRPr="00334C92">
        <w:rPr>
          <w:color w:val="0000FF"/>
        </w:rPr>
        <w:t xml:space="preserve">Biosynthesis </w:t>
      </w:r>
      <w:r>
        <w:rPr>
          <w:color w:val="0000FF"/>
        </w:rPr>
        <w:t>PPT</w:t>
      </w:r>
    </w:p>
    <w:p w14:paraId="7FDF4ABE" w14:textId="77777777" w:rsidR="004745AD" w:rsidRPr="00334C92" w:rsidRDefault="004745AD" w:rsidP="002C136D">
      <w:pPr>
        <w:pStyle w:val="ListParagraph"/>
        <w:numPr>
          <w:ilvl w:val="0"/>
          <w:numId w:val="29"/>
        </w:numPr>
        <w:spacing w:after="0"/>
        <w:ind w:left="360"/>
        <w:rPr>
          <w:color w:val="0000FF"/>
        </w:rPr>
      </w:pPr>
      <w:r>
        <w:rPr>
          <w:color w:val="0000FF"/>
        </w:rPr>
        <w:t>5</w:t>
      </w:r>
      <w:r w:rsidRPr="00334C92">
        <w:rPr>
          <w:color w:val="0000FF"/>
        </w:rPr>
        <w:t>.</w:t>
      </w:r>
      <w:r>
        <w:rPr>
          <w:color w:val="0000FF"/>
        </w:rPr>
        <w:t>4</w:t>
      </w:r>
      <w:r w:rsidRPr="00334C92">
        <w:rPr>
          <w:color w:val="0000FF"/>
        </w:rPr>
        <w:t xml:space="preserve"> Explanations Tool for </w:t>
      </w:r>
      <w:r>
        <w:rPr>
          <w:color w:val="0000FF"/>
        </w:rPr>
        <w:t>Fungi</w:t>
      </w:r>
      <w:r w:rsidRPr="00334C92">
        <w:rPr>
          <w:color w:val="0000FF"/>
        </w:rPr>
        <w:t xml:space="preserve"> Biosynthesis</w:t>
      </w:r>
      <w:r>
        <w:rPr>
          <w:color w:val="0000FF"/>
        </w:rPr>
        <w:t xml:space="preserve"> </w:t>
      </w:r>
      <w:r>
        <w:t>(1 per student)</w:t>
      </w:r>
    </w:p>
    <w:p w14:paraId="34435D2D" w14:textId="77777777" w:rsidR="004745AD" w:rsidRPr="00FB583B" w:rsidRDefault="004745AD" w:rsidP="002C136D">
      <w:pPr>
        <w:pStyle w:val="ListParagraph"/>
        <w:numPr>
          <w:ilvl w:val="0"/>
          <w:numId w:val="29"/>
        </w:numPr>
        <w:spacing w:after="0"/>
        <w:ind w:left="360"/>
        <w:rPr>
          <w:color w:val="7030A0"/>
        </w:rPr>
      </w:pPr>
      <w:r w:rsidRPr="00FB583B">
        <w:rPr>
          <w:color w:val="7030A0"/>
        </w:rPr>
        <w:t>5.4 Grading the Explanations Tools for Fungi Biosynthesis</w:t>
      </w:r>
    </w:p>
    <w:p w14:paraId="175A4E75" w14:textId="77777777" w:rsidR="004745AD" w:rsidRPr="00DF23F9" w:rsidRDefault="004745AD" w:rsidP="002C136D">
      <w:pPr>
        <w:pStyle w:val="ListParagraph"/>
        <w:numPr>
          <w:ilvl w:val="0"/>
          <w:numId w:val="8"/>
        </w:numPr>
        <w:rPr>
          <w:color w:val="0000FF"/>
        </w:rPr>
      </w:pPr>
      <w:r>
        <w:rPr>
          <w:color w:val="000000" w:themeColor="text1"/>
        </w:rPr>
        <w:t xml:space="preserve">(Optional) </w:t>
      </w:r>
      <w:r>
        <w:rPr>
          <w:color w:val="0432FF"/>
        </w:rPr>
        <w:t xml:space="preserve">5.4 How do Decomposers Grow? Reading </w:t>
      </w:r>
      <w:r>
        <w:rPr>
          <w:color w:val="000000" w:themeColor="text1"/>
        </w:rPr>
        <w:t>(1 per student)</w:t>
      </w:r>
    </w:p>
    <w:p w14:paraId="7E80A070" w14:textId="77777777" w:rsidR="004745AD" w:rsidRDefault="004745AD" w:rsidP="004745AD">
      <w:pPr>
        <w:pStyle w:val="Heading3"/>
      </w:pPr>
      <w:r>
        <w:t>Recurring Resources</w:t>
      </w:r>
    </w:p>
    <w:p w14:paraId="2797E2E6" w14:textId="77777777" w:rsidR="004745AD" w:rsidRPr="00334C92" w:rsidRDefault="004745AD" w:rsidP="002C136D">
      <w:pPr>
        <w:pStyle w:val="ListParagraph"/>
        <w:numPr>
          <w:ilvl w:val="0"/>
          <w:numId w:val="29"/>
        </w:numPr>
        <w:ind w:left="360"/>
        <w:rPr>
          <w:color w:val="0000FF"/>
        </w:rPr>
      </w:pPr>
      <w:r w:rsidRPr="00FF49EB">
        <w:rPr>
          <w:color w:val="00B050"/>
        </w:rPr>
        <w:t xml:space="preserve">Three Questions 11 x 17 Poster </w:t>
      </w:r>
      <w:r>
        <w:t>(1 per class)</w:t>
      </w:r>
    </w:p>
    <w:p w14:paraId="08E84EED" w14:textId="77777777" w:rsidR="004745AD" w:rsidRDefault="004745AD" w:rsidP="002C136D">
      <w:pPr>
        <w:pStyle w:val="ListParagraph"/>
        <w:numPr>
          <w:ilvl w:val="0"/>
          <w:numId w:val="29"/>
        </w:numPr>
        <w:ind w:left="360"/>
        <w:rPr>
          <w:color w:val="0000FF"/>
        </w:rPr>
      </w:pPr>
      <w:r w:rsidRPr="00FF49EB">
        <w:rPr>
          <w:color w:val="00B050"/>
        </w:rPr>
        <w:t xml:space="preserve">Three Questions Handout </w:t>
      </w:r>
      <w:r>
        <w:t>(1 per student)</w:t>
      </w:r>
    </w:p>
    <w:p w14:paraId="53288482" w14:textId="77777777" w:rsidR="004745AD" w:rsidRPr="00F519D3" w:rsidRDefault="004745AD" w:rsidP="002C136D">
      <w:pPr>
        <w:pStyle w:val="ListParagraph"/>
        <w:numPr>
          <w:ilvl w:val="0"/>
          <w:numId w:val="8"/>
        </w:numPr>
        <w:jc w:val="both"/>
        <w:rPr>
          <w:color w:val="0000FF"/>
        </w:rPr>
      </w:pPr>
      <w:r w:rsidRPr="00FF49EB">
        <w:rPr>
          <w:color w:val="00B050"/>
        </w:rPr>
        <w:t xml:space="preserve">Digestion and Biosynthesis of Carbohydrates 11 x 17 Poster </w:t>
      </w:r>
      <w:r>
        <w:t>(1 per class)</w:t>
      </w:r>
    </w:p>
    <w:p w14:paraId="71962F85" w14:textId="77777777" w:rsidR="004745AD" w:rsidRPr="00DF23F9" w:rsidRDefault="004745AD" w:rsidP="002C136D">
      <w:pPr>
        <w:pStyle w:val="ListParagraph"/>
        <w:numPr>
          <w:ilvl w:val="0"/>
          <w:numId w:val="8"/>
        </w:numPr>
        <w:jc w:val="both"/>
        <w:rPr>
          <w:color w:val="0000FF"/>
        </w:rPr>
      </w:pPr>
      <w:r w:rsidRPr="00FF49EB">
        <w:rPr>
          <w:color w:val="00B050"/>
        </w:rPr>
        <w:t xml:space="preserve">Digestion and Biosynthesis of Protein 11 x 17 Poster </w:t>
      </w:r>
      <w:r>
        <w:t>(1 per class)</w:t>
      </w:r>
    </w:p>
    <w:p w14:paraId="29A9EEF0" w14:textId="77777777" w:rsidR="004745AD" w:rsidRPr="00FF49EB" w:rsidRDefault="004745AD" w:rsidP="002C136D">
      <w:pPr>
        <w:pStyle w:val="ListParagraph"/>
        <w:numPr>
          <w:ilvl w:val="0"/>
          <w:numId w:val="8"/>
        </w:numPr>
      </w:pPr>
      <w:r w:rsidRPr="00FF49EB">
        <w:rPr>
          <w:color w:val="00B050"/>
        </w:rPr>
        <w:t xml:space="preserve">Metabolic Pathways 11 x 17 Poster </w:t>
      </w:r>
      <w:r w:rsidRPr="001C7050">
        <w:t>(</w:t>
      </w:r>
      <w:hyperlink r:id="rId20" w:history="1">
        <w:r w:rsidRPr="008803BB">
          <w:rPr>
            <w:rFonts w:eastAsiaTheme="minorEastAsia"/>
            <w:color w:val="0000FF"/>
            <w:u w:val="single"/>
          </w:rPr>
          <w:t>http://www.sigmaaldrich.com/content/dam/sigma-aldrich/docs/Sigma/General_Information/metabolic_pathways_poster.pdf</w:t>
        </w:r>
      </w:hyperlink>
      <w:r w:rsidRPr="001C7050">
        <w:rPr>
          <w:rFonts w:ascii="Helvetica" w:eastAsiaTheme="minorEastAsia" w:hAnsi="Helvetica" w:cs="Helvetica"/>
        </w:rPr>
        <w:t>)</w:t>
      </w:r>
      <w:r>
        <w:rPr>
          <w:rFonts w:ascii="Helvetica" w:eastAsiaTheme="minorEastAsia" w:hAnsi="Helvetica" w:cs="Helvetica"/>
        </w:rPr>
        <w:t xml:space="preserve"> (1 per class)</w:t>
      </w:r>
    </w:p>
    <w:p w14:paraId="76763A48" w14:textId="77777777" w:rsidR="004745AD" w:rsidRDefault="004745AD" w:rsidP="002C136D">
      <w:pPr>
        <w:pStyle w:val="ListParagraph"/>
        <w:numPr>
          <w:ilvl w:val="0"/>
          <w:numId w:val="8"/>
        </w:numPr>
        <w:spacing w:after="0"/>
        <w:rPr>
          <w:color w:val="00B050"/>
        </w:rPr>
      </w:pPr>
      <w:r w:rsidRPr="00FF49EB">
        <w:rPr>
          <w:color w:val="00B050"/>
        </w:rPr>
        <w:t xml:space="preserve">Questions, Connections, Questions Student Reading Strategy </w:t>
      </w:r>
    </w:p>
    <w:p w14:paraId="30A6E2F4" w14:textId="77777777" w:rsidR="004745AD" w:rsidRPr="00FF49EB" w:rsidRDefault="004745AD" w:rsidP="002C136D">
      <w:pPr>
        <w:pStyle w:val="ListParagraph"/>
        <w:numPr>
          <w:ilvl w:val="0"/>
          <w:numId w:val="8"/>
        </w:numPr>
        <w:jc w:val="both"/>
        <w:rPr>
          <w:color w:val="0000FF"/>
        </w:rPr>
      </w:pPr>
      <w:r>
        <w:rPr>
          <w:color w:val="0000FF"/>
        </w:rPr>
        <w:t>Matter Tracing Tool for Decomposers</w:t>
      </w:r>
    </w:p>
    <w:p w14:paraId="0D5D7BCB" w14:textId="338167FC" w:rsidR="004745AD" w:rsidRPr="00847902" w:rsidRDefault="00847902" w:rsidP="002C136D">
      <w:pPr>
        <w:pStyle w:val="ListParagraph"/>
        <w:numPr>
          <w:ilvl w:val="0"/>
          <w:numId w:val="8"/>
        </w:numPr>
        <w:jc w:val="both"/>
        <w:rPr>
          <w:color w:val="7030A0"/>
        </w:rPr>
      </w:pPr>
      <w:r w:rsidRPr="00847902">
        <w:rPr>
          <w:color w:val="7030A0"/>
        </w:rPr>
        <w:t>Assessing</w:t>
      </w:r>
      <w:r w:rsidR="004745AD" w:rsidRPr="00847902">
        <w:rPr>
          <w:color w:val="7030A0"/>
        </w:rPr>
        <w:t xml:space="preserve"> the Matter Tracing Tool for Decomposers</w:t>
      </w:r>
    </w:p>
    <w:p w14:paraId="5662C35B" w14:textId="77777777" w:rsidR="004745AD" w:rsidRPr="00FF49EB" w:rsidRDefault="004745AD" w:rsidP="002C136D">
      <w:pPr>
        <w:pStyle w:val="ListParagraph"/>
        <w:numPr>
          <w:ilvl w:val="0"/>
          <w:numId w:val="8"/>
        </w:numPr>
        <w:jc w:val="both"/>
        <w:rPr>
          <w:color w:val="0000FF"/>
        </w:rPr>
      </w:pPr>
      <w:r w:rsidRPr="0055006B">
        <w:t xml:space="preserve">(Optional) </w:t>
      </w:r>
      <w:r w:rsidRPr="00CB354B">
        <w:rPr>
          <w:color w:val="0000FF"/>
        </w:rPr>
        <w:t xml:space="preserve">Example </w:t>
      </w:r>
      <w:r>
        <w:rPr>
          <w:color w:val="0000FF"/>
        </w:rPr>
        <w:t>Decomposers</w:t>
      </w:r>
      <w:r w:rsidRPr="00CB354B">
        <w:rPr>
          <w:color w:val="0000FF"/>
        </w:rPr>
        <w:t xml:space="preserve"> Explanations Handout </w:t>
      </w:r>
      <w:r w:rsidRPr="0055006B">
        <w:t>(1 per student or per group)</w:t>
      </w:r>
    </w:p>
    <w:p w14:paraId="25ED6522" w14:textId="77777777" w:rsidR="004745AD" w:rsidRDefault="004745AD" w:rsidP="002C136D">
      <w:pPr>
        <w:pStyle w:val="ListParagraph"/>
        <w:numPr>
          <w:ilvl w:val="0"/>
          <w:numId w:val="8"/>
        </w:numPr>
        <w:rPr>
          <w:color w:val="0000FF"/>
        </w:rPr>
      </w:pPr>
      <w:r>
        <w:rPr>
          <w:color w:val="000000" w:themeColor="text1"/>
        </w:rPr>
        <w:t xml:space="preserve">(Optional) </w:t>
      </w:r>
      <w:r>
        <w:rPr>
          <w:color w:val="0000FF"/>
        </w:rPr>
        <w:t xml:space="preserve">Big Idea Probe: Leaf Pack Experiment </w:t>
      </w:r>
      <w:r>
        <w:rPr>
          <w:color w:val="000000" w:themeColor="text1"/>
        </w:rPr>
        <w:t>(1 per student)</w:t>
      </w:r>
    </w:p>
    <w:p w14:paraId="1F4D927C" w14:textId="3264FF57" w:rsidR="004745AD" w:rsidRDefault="004745AD" w:rsidP="002C136D">
      <w:pPr>
        <w:pStyle w:val="ListParagraph"/>
        <w:numPr>
          <w:ilvl w:val="0"/>
          <w:numId w:val="8"/>
        </w:numPr>
        <w:rPr>
          <w:color w:val="0000FF"/>
        </w:rPr>
      </w:pPr>
      <w:r>
        <w:rPr>
          <w:color w:val="000000" w:themeColor="text1"/>
        </w:rPr>
        <w:t xml:space="preserve">(Optional) </w:t>
      </w:r>
      <w:r w:rsidRPr="003760DE">
        <w:rPr>
          <w:color w:val="7030A0"/>
        </w:rPr>
        <w:t>Assessing the Big Idea Probe: Leaf Pack Experiment</w:t>
      </w:r>
    </w:p>
    <w:p w14:paraId="2AE99611" w14:textId="77777777" w:rsidR="00984347" w:rsidRPr="00E23234" w:rsidRDefault="00984347" w:rsidP="002C136D">
      <w:pPr>
        <w:pStyle w:val="ListParagraph"/>
        <w:numPr>
          <w:ilvl w:val="0"/>
          <w:numId w:val="8"/>
        </w:numPr>
        <w:spacing w:after="0"/>
        <w:rPr>
          <w:color w:val="000000" w:themeColor="text1"/>
        </w:rPr>
      </w:pPr>
      <w:r w:rsidRPr="00243A05">
        <w:rPr>
          <w:color w:val="0000FF"/>
        </w:rPr>
        <w:t xml:space="preserve">Learning Tracking Tool for </w:t>
      </w:r>
      <w:r>
        <w:rPr>
          <w:color w:val="0000FF"/>
        </w:rPr>
        <w:t>Decomposers</w:t>
      </w:r>
      <w:r w:rsidRPr="00243A05">
        <w:rPr>
          <w:color w:val="0000FF"/>
        </w:rPr>
        <w:t xml:space="preserve"> </w:t>
      </w:r>
      <w:r w:rsidRPr="00E23234">
        <w:rPr>
          <w:color w:val="000000" w:themeColor="text1"/>
        </w:rPr>
        <w:t>(1 per student)</w:t>
      </w:r>
    </w:p>
    <w:p w14:paraId="67A47356" w14:textId="350C9BAD" w:rsidR="00984347" w:rsidRPr="00984347" w:rsidRDefault="00984347" w:rsidP="002C136D">
      <w:pPr>
        <w:pStyle w:val="ListParagraph"/>
        <w:numPr>
          <w:ilvl w:val="0"/>
          <w:numId w:val="8"/>
        </w:numPr>
        <w:rPr>
          <w:color w:val="0000FF"/>
        </w:rPr>
      </w:pPr>
      <w:r w:rsidRPr="0064383D">
        <w:rPr>
          <w:color w:val="7030A0"/>
        </w:rPr>
        <w:t xml:space="preserve">Assessing the Learning Tracking Tool for </w:t>
      </w:r>
      <w:r>
        <w:rPr>
          <w:color w:val="7030A0"/>
        </w:rPr>
        <w:t>Decomposers</w:t>
      </w:r>
    </w:p>
    <w:p w14:paraId="7DF95D4F" w14:textId="77777777" w:rsidR="004745AD" w:rsidRPr="00394B36" w:rsidRDefault="004745AD" w:rsidP="004745AD">
      <w:pPr>
        <w:spacing w:after="0"/>
        <w:rPr>
          <w:color w:val="0000FF"/>
        </w:rPr>
      </w:pPr>
    </w:p>
    <w:p w14:paraId="627D9DBA" w14:textId="77777777" w:rsidR="004745AD" w:rsidRDefault="004745AD" w:rsidP="004745AD">
      <w:pPr>
        <w:pStyle w:val="Heading3"/>
      </w:pPr>
      <w:r w:rsidRPr="00DB72EE">
        <w:t>Setup</w:t>
      </w:r>
    </w:p>
    <w:p w14:paraId="0818D67E" w14:textId="03040DD1" w:rsidR="004745AD" w:rsidRPr="00F519D3" w:rsidRDefault="004745AD" w:rsidP="004745AD">
      <w:r w:rsidRPr="00334C92">
        <w:t xml:space="preserve">Print one copy of the </w:t>
      </w:r>
      <w:r>
        <w:rPr>
          <w:color w:val="0000FF"/>
        </w:rPr>
        <w:t>5</w:t>
      </w:r>
      <w:r w:rsidRPr="00334C92">
        <w:rPr>
          <w:color w:val="0000FF"/>
        </w:rPr>
        <w:t>.</w:t>
      </w:r>
      <w:r>
        <w:rPr>
          <w:color w:val="0000FF"/>
        </w:rPr>
        <w:t>4</w:t>
      </w:r>
      <w:r w:rsidRPr="00334C92">
        <w:rPr>
          <w:color w:val="0000FF"/>
        </w:rPr>
        <w:t xml:space="preserve"> Explanations Tool for </w:t>
      </w:r>
      <w:r>
        <w:rPr>
          <w:color w:val="0000FF"/>
        </w:rPr>
        <w:t>Fungi</w:t>
      </w:r>
      <w:r w:rsidRPr="00334C92">
        <w:rPr>
          <w:color w:val="0000FF"/>
        </w:rPr>
        <w:t xml:space="preserve"> Biosynthesis</w:t>
      </w:r>
      <w:r>
        <w:rPr>
          <w:color w:val="000000" w:themeColor="text1"/>
        </w:rPr>
        <w:t xml:space="preserve">, and the </w:t>
      </w:r>
      <w:r>
        <w:rPr>
          <w:color w:val="0432FF"/>
        </w:rPr>
        <w:t>5.</w:t>
      </w:r>
      <w:r w:rsidR="00847902">
        <w:rPr>
          <w:color w:val="0432FF"/>
        </w:rPr>
        <w:t>4</w:t>
      </w:r>
      <w:r>
        <w:rPr>
          <w:color w:val="0432FF"/>
        </w:rPr>
        <w:t xml:space="preserve"> How do Decomposers Grow? Reading </w:t>
      </w:r>
      <w:r>
        <w:rPr>
          <w:color w:val="000000" w:themeColor="text1"/>
        </w:rPr>
        <w:t xml:space="preserve">(if you are using it) </w:t>
      </w:r>
      <w:r w:rsidRPr="00334C92">
        <w:t xml:space="preserve">for each student. </w:t>
      </w:r>
      <w:r>
        <w:t xml:space="preserve">If you are using it, print one copy of the </w:t>
      </w:r>
      <w:r>
        <w:rPr>
          <w:color w:val="0000FF"/>
        </w:rPr>
        <w:t xml:space="preserve">Big Idea Probe: Leaf Pack Experiment </w:t>
      </w:r>
      <w:r>
        <w:rPr>
          <w:color w:val="000000" w:themeColor="text1"/>
        </w:rPr>
        <w:t>for each student</w:t>
      </w:r>
      <w:r w:rsidRPr="00334C92">
        <w:t xml:space="preserve"> Prepare a computer and a projector to display the PPT.</w:t>
      </w:r>
      <w:r>
        <w:t xml:space="preserve"> Print and hang the </w:t>
      </w:r>
      <w:r w:rsidRPr="00FF49EB">
        <w:rPr>
          <w:color w:val="00B050"/>
        </w:rPr>
        <w:t>Digestion and Biosynthesis 11 x 17 Posters</w:t>
      </w:r>
      <w:r w:rsidRPr="00F519D3">
        <w:t>.</w:t>
      </w:r>
      <w:r>
        <w:t xml:space="preserve"> </w:t>
      </w:r>
      <w:r w:rsidRPr="0055006B">
        <w:t xml:space="preserve">In this activity, your students will need to use the </w:t>
      </w:r>
      <w:r w:rsidRPr="00FF49EB">
        <w:rPr>
          <w:color w:val="00B050"/>
        </w:rPr>
        <w:t xml:space="preserve">Three Questions Explanation Checklist </w:t>
      </w:r>
      <w:r w:rsidRPr="0055006B">
        <w:t xml:space="preserve">on the back of the </w:t>
      </w:r>
      <w:r w:rsidRPr="00FF49EB">
        <w:rPr>
          <w:color w:val="00B050"/>
        </w:rPr>
        <w:t>Three Questions Handout</w:t>
      </w:r>
      <w:r w:rsidRPr="0055006B">
        <w:t>. Be sure to have this available to students and see the notes in the Modifications at the end of the Activity for ideas about how to use it.</w:t>
      </w:r>
    </w:p>
    <w:p w14:paraId="71E3CC37" w14:textId="77777777" w:rsidR="004745AD" w:rsidRPr="00CD686F" w:rsidRDefault="004745AD" w:rsidP="004745AD">
      <w:pPr>
        <w:pStyle w:val="Heading2"/>
        <w:rPr>
          <w:color w:val="FF0000"/>
        </w:rPr>
      </w:pPr>
      <w:r>
        <w:rPr>
          <w:color w:val="FF0000"/>
        </w:rPr>
        <w:t xml:space="preserve">Tab 2: </w:t>
      </w:r>
      <w:r w:rsidRPr="00D438F2">
        <w:t>Directions</w:t>
      </w:r>
      <w:r>
        <w:t xml:space="preserve"> </w:t>
      </w:r>
      <w:r>
        <w:rPr>
          <w:color w:val="FF0000"/>
        </w:rPr>
        <w:t>(accordion for individual steps in directions)</w:t>
      </w:r>
    </w:p>
    <w:tbl>
      <w:tblPr>
        <w:tblStyle w:val="TableGrid"/>
        <w:tblW w:w="9535" w:type="dxa"/>
        <w:tblLayout w:type="fixed"/>
        <w:tblLook w:val="04A0" w:firstRow="1" w:lastRow="0" w:firstColumn="1" w:lastColumn="0" w:noHBand="0" w:noVBand="1"/>
      </w:tblPr>
      <w:tblGrid>
        <w:gridCol w:w="9535"/>
      </w:tblGrid>
      <w:tr w:rsidR="004745AD" w:rsidRPr="00BB6D33" w14:paraId="337CB133" w14:textId="77777777" w:rsidTr="00EE2EAC">
        <w:trPr>
          <w:trHeight w:val="350"/>
        </w:trPr>
        <w:tc>
          <w:tcPr>
            <w:tcW w:w="9535" w:type="dxa"/>
          </w:tcPr>
          <w:p w14:paraId="5C7214FA" w14:textId="50EF057A" w:rsidR="004745AD" w:rsidRPr="001C5DDC" w:rsidRDefault="004745AD" w:rsidP="002C136D">
            <w:pPr>
              <w:pStyle w:val="List1"/>
              <w:numPr>
                <w:ilvl w:val="0"/>
                <w:numId w:val="50"/>
              </w:numPr>
              <w:rPr>
                <w:b/>
              </w:rPr>
            </w:pPr>
            <w:r w:rsidRPr="001C5DDC">
              <w:rPr>
                <w:b/>
              </w:rPr>
              <w:t>Use the instructional model to show students where they are in the course of the unit.</w:t>
            </w:r>
          </w:p>
          <w:p w14:paraId="1F9BB508" w14:textId="177BCFBC" w:rsidR="004745AD" w:rsidRPr="00BB6D33" w:rsidRDefault="004745AD" w:rsidP="00EE2EAC">
            <w:pPr>
              <w:rPr>
                <w:b/>
              </w:rPr>
            </w:pPr>
            <w:r>
              <w:t xml:space="preserve">Show </w:t>
            </w:r>
            <w:r w:rsidR="00596A3A">
              <w:t>Slide</w:t>
            </w:r>
            <w:r>
              <w:t xml:space="preserve"> 2</w:t>
            </w:r>
            <w:r w:rsidRPr="00CE0235">
              <w:t xml:space="preserve"> of the </w:t>
            </w:r>
            <w:r>
              <w:rPr>
                <w:color w:val="0000FF"/>
              </w:rPr>
              <w:t>5.4</w:t>
            </w:r>
            <w:r w:rsidRPr="00334C92">
              <w:rPr>
                <w:color w:val="0000FF"/>
              </w:rPr>
              <w:t xml:space="preserve"> Explaining </w:t>
            </w:r>
            <w:r>
              <w:rPr>
                <w:color w:val="0000FF"/>
              </w:rPr>
              <w:t xml:space="preserve">How Fungi Grow: </w:t>
            </w:r>
            <w:r w:rsidRPr="00334C92">
              <w:rPr>
                <w:color w:val="0000FF"/>
              </w:rPr>
              <w:t xml:space="preserve">Biosynthesis </w:t>
            </w:r>
            <w:r>
              <w:rPr>
                <w:color w:val="0000FF"/>
              </w:rPr>
              <w:t>PPT</w:t>
            </w:r>
            <w:r>
              <w:t>.</w:t>
            </w:r>
          </w:p>
        </w:tc>
      </w:tr>
      <w:tr w:rsidR="004745AD" w:rsidRPr="008C7FED" w14:paraId="459F1FA0" w14:textId="77777777" w:rsidTr="00EE2EAC">
        <w:trPr>
          <w:trHeight w:val="350"/>
        </w:trPr>
        <w:tc>
          <w:tcPr>
            <w:tcW w:w="9535" w:type="dxa"/>
          </w:tcPr>
          <w:p w14:paraId="51A6BB55" w14:textId="174108BA" w:rsidR="004745AD" w:rsidRDefault="004745AD" w:rsidP="002C136D">
            <w:pPr>
              <w:pStyle w:val="List1"/>
              <w:numPr>
                <w:ilvl w:val="0"/>
                <w:numId w:val="50"/>
              </w:numPr>
              <w:rPr>
                <w:b/>
              </w:rPr>
            </w:pPr>
            <w:r>
              <w:rPr>
                <w:b/>
              </w:rPr>
              <w:lastRenderedPageBreak/>
              <w:t>Remind students of their unanswered questions.</w:t>
            </w:r>
          </w:p>
          <w:p w14:paraId="046D8280" w14:textId="55848C50" w:rsidR="004745AD" w:rsidRPr="008C7FED" w:rsidRDefault="004745AD" w:rsidP="00EE2EAC">
            <w:pPr>
              <w:pStyle w:val="List1"/>
              <w:ind w:left="0" w:firstLine="0"/>
              <w:rPr>
                <w:b/>
              </w:rPr>
            </w:pPr>
            <w:r>
              <w:t xml:space="preserve">Using </w:t>
            </w:r>
            <w:r w:rsidR="00596A3A">
              <w:t>Slide</w:t>
            </w:r>
            <w:r>
              <w:t xml:space="preserve"> 3 of the PPT have students revisit their arguments and unanswered questions from the Bread Molding Investigation by looking at </w:t>
            </w:r>
            <w:r w:rsidRPr="00053DD9">
              <w:rPr>
                <w:color w:val="0000FF"/>
              </w:rPr>
              <w:t xml:space="preserve">3.3 Evidence-Based Arguments for </w:t>
            </w:r>
            <w:r>
              <w:rPr>
                <w:color w:val="0000FF"/>
              </w:rPr>
              <w:t>Bread Molding.</w:t>
            </w:r>
            <w:r w:rsidRPr="00053DD9">
              <w:rPr>
                <w:color w:val="0000FF"/>
              </w:rPr>
              <w:t xml:space="preserve"> </w:t>
            </w:r>
          </w:p>
          <w:p w14:paraId="78341B13" w14:textId="51B8EAE5" w:rsidR="004745AD" w:rsidRDefault="004745AD" w:rsidP="002C136D">
            <w:pPr>
              <w:pStyle w:val="List1"/>
              <w:numPr>
                <w:ilvl w:val="0"/>
                <w:numId w:val="30"/>
              </w:numPr>
              <w:spacing w:after="0"/>
              <w:ind w:left="346"/>
              <w:rPr>
                <w:i/>
                <w:iCs/>
                <w:color w:val="404040" w:themeColor="text1" w:themeTint="BF"/>
              </w:rPr>
            </w:pPr>
            <w:r>
              <w:t xml:space="preserve">Remind students that after explaining cellular respiration in </w:t>
            </w:r>
            <w:r w:rsidR="00847902">
              <w:t>Activity</w:t>
            </w:r>
            <w:r>
              <w:t xml:space="preserve"> 4.2 there were still unanswered questions about how decomposers grow.</w:t>
            </w:r>
          </w:p>
          <w:p w14:paraId="01FF990C" w14:textId="4C211BBF" w:rsidR="004745AD" w:rsidRPr="008C7FED" w:rsidRDefault="004745AD" w:rsidP="002C136D">
            <w:pPr>
              <w:pStyle w:val="List1"/>
              <w:numPr>
                <w:ilvl w:val="0"/>
                <w:numId w:val="30"/>
              </w:numPr>
              <w:ind w:left="346"/>
              <w:rPr>
                <w:i/>
                <w:iCs/>
                <w:color w:val="404040" w:themeColor="text1" w:themeTint="BF"/>
              </w:rPr>
            </w:pPr>
            <w:r>
              <w:t xml:space="preserve">In today’s lesson, students will use what they </w:t>
            </w:r>
            <w:r w:rsidR="00847902">
              <w:t>figured out</w:t>
            </w:r>
            <w:r>
              <w:t xml:space="preserve"> in </w:t>
            </w:r>
            <w:r w:rsidR="00847902">
              <w:t>Activity</w:t>
            </w:r>
            <w:r>
              <w:t xml:space="preserve"> 5.1 (and 5.2) to explain how fungi use food for growth.</w:t>
            </w:r>
          </w:p>
        </w:tc>
      </w:tr>
      <w:tr w:rsidR="004745AD" w:rsidRPr="007924D8" w14:paraId="526D37E6" w14:textId="77777777" w:rsidTr="00EE2EAC">
        <w:trPr>
          <w:trHeight w:val="350"/>
        </w:trPr>
        <w:tc>
          <w:tcPr>
            <w:tcW w:w="9535" w:type="dxa"/>
          </w:tcPr>
          <w:p w14:paraId="048D14CC" w14:textId="77777777" w:rsidR="004745AD" w:rsidRPr="007463F2" w:rsidRDefault="004745AD" w:rsidP="002C136D">
            <w:pPr>
              <w:pStyle w:val="ListParagraph"/>
              <w:numPr>
                <w:ilvl w:val="0"/>
                <w:numId w:val="50"/>
              </w:numPr>
              <w:contextualSpacing w:val="0"/>
              <w:rPr>
                <w:rFonts w:eastAsia="SimSun"/>
                <w:b/>
                <w:bCs/>
                <w:iCs/>
                <w:color w:val="404040" w:themeColor="text1" w:themeTint="BF"/>
                <w:lang w:eastAsia="zh-CN"/>
              </w:rPr>
            </w:pPr>
            <w:r w:rsidRPr="007463F2">
              <w:rPr>
                <w:rFonts w:eastAsia="SimSun"/>
                <w:b/>
                <w:bCs/>
                <w:lang w:eastAsia="zh-CN"/>
              </w:rPr>
              <w:t xml:space="preserve"> Discuss what happens to the small organic molecules after digestion.</w:t>
            </w:r>
          </w:p>
          <w:p w14:paraId="33638E28" w14:textId="77777777" w:rsidR="004745AD" w:rsidRPr="007463F2" w:rsidRDefault="004745AD" w:rsidP="00847902">
            <w:pPr>
              <w:widowControl w:val="0"/>
              <w:autoSpaceDE w:val="0"/>
              <w:autoSpaceDN w:val="0"/>
              <w:adjustRightInd w:val="0"/>
              <w:rPr>
                <w:rFonts w:eastAsiaTheme="minorEastAsia"/>
              </w:rPr>
            </w:pPr>
            <w:r w:rsidRPr="007463F2">
              <w:rPr>
                <w:rFonts w:eastAsiaTheme="minorEastAsia"/>
              </w:rPr>
              <w:t>Use Slide 4 to review how decomposers use food to grow. Ask students for their ideas about what they remember from the previous activity.</w:t>
            </w:r>
          </w:p>
          <w:p w14:paraId="0D516947" w14:textId="19416441" w:rsidR="004745AD" w:rsidRPr="007463F2" w:rsidRDefault="004745AD" w:rsidP="002C136D">
            <w:pPr>
              <w:pStyle w:val="ListParagraph"/>
              <w:widowControl w:val="0"/>
              <w:numPr>
                <w:ilvl w:val="0"/>
                <w:numId w:val="48"/>
              </w:numPr>
              <w:autoSpaceDE w:val="0"/>
              <w:autoSpaceDN w:val="0"/>
              <w:adjustRightInd w:val="0"/>
              <w:spacing w:after="0"/>
              <w:ind w:left="360"/>
              <w:rPr>
                <w:rFonts w:eastAsiaTheme="minorEastAsia"/>
              </w:rPr>
            </w:pPr>
            <w:r w:rsidRPr="007463F2">
              <w:rPr>
                <w:rFonts w:eastAsia="SimSun"/>
                <w:bCs/>
                <w:lang w:eastAsia="zh-CN"/>
              </w:rPr>
              <w:t xml:space="preserve">Show </w:t>
            </w:r>
            <w:r w:rsidR="00596A3A">
              <w:rPr>
                <w:rFonts w:eastAsia="SimSun"/>
                <w:bCs/>
                <w:lang w:eastAsia="zh-CN"/>
              </w:rPr>
              <w:t>Slide</w:t>
            </w:r>
            <w:r w:rsidRPr="007463F2">
              <w:rPr>
                <w:rFonts w:eastAsia="SimSun"/>
                <w:bCs/>
                <w:lang w:eastAsia="zh-CN"/>
              </w:rPr>
              <w:t xml:space="preserve"> 5 of the PPT. Remind students that the products of digestion (small organic molecules or monomers) can be used by cells for either growth or energy. </w:t>
            </w:r>
          </w:p>
          <w:p w14:paraId="07408CFB" w14:textId="74C7ACC6" w:rsidR="004745AD" w:rsidRPr="007463F2" w:rsidRDefault="004745AD" w:rsidP="002C136D">
            <w:pPr>
              <w:pStyle w:val="ListParagraph"/>
              <w:numPr>
                <w:ilvl w:val="0"/>
                <w:numId w:val="46"/>
              </w:numPr>
              <w:rPr>
                <w:rFonts w:eastAsia="SimSun"/>
                <w:bCs/>
                <w:lang w:eastAsia="zh-CN"/>
              </w:rPr>
            </w:pPr>
            <w:r w:rsidRPr="007463F2">
              <w:rPr>
                <w:rFonts w:eastAsia="SimSun"/>
                <w:bCs/>
                <w:lang w:eastAsia="zh-CN"/>
              </w:rPr>
              <w:t>Allow students to talk through the process of cellular respiration as a review.</w:t>
            </w:r>
          </w:p>
        </w:tc>
      </w:tr>
      <w:tr w:rsidR="004745AD" w:rsidRPr="002B213D" w14:paraId="6ABB4BEA" w14:textId="77777777" w:rsidTr="00EE2EAC">
        <w:trPr>
          <w:trHeight w:val="350"/>
        </w:trPr>
        <w:tc>
          <w:tcPr>
            <w:tcW w:w="9535" w:type="dxa"/>
          </w:tcPr>
          <w:p w14:paraId="43064DAB" w14:textId="77777777" w:rsidR="004745AD" w:rsidRDefault="004745AD" w:rsidP="002C136D">
            <w:pPr>
              <w:pStyle w:val="ListParagraph"/>
              <w:numPr>
                <w:ilvl w:val="0"/>
                <w:numId w:val="50"/>
              </w:numPr>
              <w:contextualSpacing w:val="0"/>
              <w:rPr>
                <w:b/>
                <w:i/>
                <w:iCs/>
                <w:color w:val="404040" w:themeColor="text1" w:themeTint="BF"/>
              </w:rPr>
            </w:pPr>
            <w:r w:rsidRPr="007463F2">
              <w:rPr>
                <w:b/>
              </w:rPr>
              <w:t>Have</w:t>
            </w:r>
            <w:r>
              <w:rPr>
                <w:b/>
              </w:rPr>
              <w:t xml:space="preserve"> students complete their Explanations Process Tool for Biosynthesis.</w:t>
            </w:r>
          </w:p>
          <w:p w14:paraId="63DE6E2A" w14:textId="7FACE391" w:rsidR="004745AD" w:rsidRPr="0050227E" w:rsidRDefault="004745AD" w:rsidP="00EE2EAC">
            <w:r>
              <w:t xml:space="preserve">Show </w:t>
            </w:r>
            <w:r w:rsidR="00596A3A">
              <w:t>Slide</w:t>
            </w:r>
            <w:r>
              <w:t xml:space="preserve"> 6</w:t>
            </w:r>
            <w:r w:rsidRPr="0050227E">
              <w:t xml:space="preserve"> of the </w:t>
            </w:r>
            <w:r>
              <w:rPr>
                <w:color w:val="0000FF"/>
              </w:rPr>
              <w:t>5.4</w:t>
            </w:r>
            <w:r w:rsidRPr="00334C92">
              <w:rPr>
                <w:color w:val="0000FF"/>
              </w:rPr>
              <w:t xml:space="preserve"> Explaining </w:t>
            </w:r>
            <w:r>
              <w:rPr>
                <w:color w:val="0000FF"/>
              </w:rPr>
              <w:t xml:space="preserve">How Fungi Grow: </w:t>
            </w:r>
            <w:r w:rsidRPr="00334C92">
              <w:rPr>
                <w:color w:val="0000FF"/>
              </w:rPr>
              <w:t xml:space="preserve">Biosynthesis </w:t>
            </w:r>
            <w:r>
              <w:rPr>
                <w:color w:val="0000FF"/>
              </w:rPr>
              <w:t>PPT</w:t>
            </w:r>
            <w:r w:rsidRPr="0050227E">
              <w:t xml:space="preserve">. Give each student one copy of </w:t>
            </w:r>
            <w:r>
              <w:rPr>
                <w:color w:val="0000FF"/>
              </w:rPr>
              <w:t>5.4</w:t>
            </w:r>
            <w:r w:rsidRPr="0050227E">
              <w:rPr>
                <w:color w:val="0000FF"/>
              </w:rPr>
              <w:t xml:space="preserve"> Explanations Tool for </w:t>
            </w:r>
            <w:r>
              <w:rPr>
                <w:color w:val="0000FF"/>
              </w:rPr>
              <w:t>Fungi</w:t>
            </w:r>
            <w:r w:rsidRPr="0050227E">
              <w:rPr>
                <w:color w:val="0000FF"/>
              </w:rPr>
              <w:t xml:space="preserve"> </w:t>
            </w:r>
            <w:r>
              <w:rPr>
                <w:color w:val="0000FF"/>
              </w:rPr>
              <w:t>Biosynthesis</w:t>
            </w:r>
            <w:r w:rsidRPr="0050227E">
              <w:t xml:space="preserve">. </w:t>
            </w:r>
          </w:p>
          <w:p w14:paraId="67352150" w14:textId="3464DC39" w:rsidR="004745AD" w:rsidRPr="0050227E" w:rsidRDefault="004745AD" w:rsidP="002C136D">
            <w:pPr>
              <w:pStyle w:val="ListParagraph"/>
              <w:numPr>
                <w:ilvl w:val="0"/>
                <w:numId w:val="35"/>
              </w:numPr>
              <w:ind w:left="342"/>
              <w:rPr>
                <w:i/>
                <w:iCs/>
                <w:color w:val="404040" w:themeColor="text1" w:themeTint="BF"/>
              </w:rPr>
            </w:pPr>
            <w:r w:rsidRPr="0050227E">
              <w:t xml:space="preserve">Tell students that in this part of the investigation, they will combine everything they </w:t>
            </w:r>
            <w:r w:rsidR="00847902">
              <w:t>have figured out</w:t>
            </w:r>
            <w:r w:rsidRPr="0050227E">
              <w:t xml:space="preserve"> about how </w:t>
            </w:r>
            <w:r>
              <w:t>decomposers use food to grow into an explanation</w:t>
            </w:r>
            <w:r w:rsidRPr="0050227E">
              <w:t>.</w:t>
            </w:r>
          </w:p>
          <w:p w14:paraId="7C4BF504" w14:textId="71DF760E" w:rsidR="004745AD" w:rsidRPr="0050227E" w:rsidRDefault="004745AD" w:rsidP="002C136D">
            <w:pPr>
              <w:pStyle w:val="ListParagraph"/>
              <w:numPr>
                <w:ilvl w:val="0"/>
                <w:numId w:val="35"/>
              </w:numPr>
              <w:ind w:left="342"/>
              <w:rPr>
                <w:i/>
                <w:iCs/>
                <w:color w:val="404040" w:themeColor="text1" w:themeTint="BF"/>
              </w:rPr>
            </w:pPr>
            <w:r w:rsidRPr="0050227E">
              <w:t xml:space="preserve">Remind them to consider both their evidence from the investigation as well as what they </w:t>
            </w:r>
            <w:r w:rsidR="00847902">
              <w:t>figured out</w:t>
            </w:r>
            <w:r w:rsidRPr="0050227E">
              <w:t xml:space="preserve"> in the molecular modeling</w:t>
            </w:r>
            <w:r>
              <w:t xml:space="preserve"> (or tracing)</w:t>
            </w:r>
            <w:r w:rsidRPr="0050227E">
              <w:t xml:space="preserve"> activity to construct their explanations. </w:t>
            </w:r>
          </w:p>
          <w:p w14:paraId="09039D6E" w14:textId="0210195A" w:rsidR="004745AD" w:rsidRPr="002B213D" w:rsidRDefault="004745AD" w:rsidP="002C136D">
            <w:pPr>
              <w:pStyle w:val="ListParagraph"/>
              <w:numPr>
                <w:ilvl w:val="0"/>
                <w:numId w:val="43"/>
              </w:numPr>
              <w:ind w:left="346"/>
              <w:contextualSpacing w:val="0"/>
              <w:rPr>
                <w:i/>
                <w:iCs/>
                <w:color w:val="404040" w:themeColor="text1" w:themeTint="BF"/>
              </w:rPr>
            </w:pPr>
            <w:r w:rsidRPr="0050227E">
              <w:t xml:space="preserve">Give students about 10 minutes to complete the Explanations </w:t>
            </w:r>
            <w:r w:rsidR="00847902">
              <w:t>P</w:t>
            </w:r>
            <w:r w:rsidRPr="0050227E">
              <w:t xml:space="preserve">rocess </w:t>
            </w:r>
            <w:r w:rsidR="00847902">
              <w:t>T</w:t>
            </w:r>
            <w:r w:rsidRPr="0050227E">
              <w:t xml:space="preserve">ool. </w:t>
            </w:r>
          </w:p>
        </w:tc>
      </w:tr>
      <w:tr w:rsidR="004745AD" w:rsidRPr="00526FD5" w14:paraId="183D2E14" w14:textId="77777777" w:rsidTr="00EE2EAC">
        <w:trPr>
          <w:trHeight w:val="350"/>
        </w:trPr>
        <w:tc>
          <w:tcPr>
            <w:tcW w:w="9535" w:type="dxa"/>
          </w:tcPr>
          <w:p w14:paraId="2E5C50BC" w14:textId="77777777" w:rsidR="004745AD" w:rsidRPr="00664FEB" w:rsidRDefault="004745AD" w:rsidP="002C136D">
            <w:pPr>
              <w:pStyle w:val="ListParagraph"/>
              <w:numPr>
                <w:ilvl w:val="0"/>
                <w:numId w:val="50"/>
              </w:numPr>
              <w:rPr>
                <w:b/>
              </w:rPr>
            </w:pPr>
            <w:r w:rsidRPr="00664FEB">
              <w:rPr>
                <w:b/>
                <w:bCs/>
              </w:rPr>
              <w:t>Have students share explanations with each other.</w:t>
            </w:r>
          </w:p>
          <w:p w14:paraId="26921863" w14:textId="5ACC385E" w:rsidR="004745AD" w:rsidRPr="0050227E" w:rsidRDefault="004745AD" w:rsidP="00EE2EAC">
            <w:r>
              <w:t xml:space="preserve">Show </w:t>
            </w:r>
            <w:r w:rsidR="00596A3A">
              <w:t>Slide</w:t>
            </w:r>
            <w:r>
              <w:t xml:space="preserve"> 7</w:t>
            </w:r>
            <w:r w:rsidRPr="0050227E">
              <w:t xml:space="preserve"> of the </w:t>
            </w:r>
            <w:r>
              <w:rPr>
                <w:color w:val="0000FF"/>
              </w:rPr>
              <w:t>5.4</w:t>
            </w:r>
            <w:r w:rsidRPr="00334C92">
              <w:rPr>
                <w:color w:val="0000FF"/>
              </w:rPr>
              <w:t xml:space="preserve"> Explaining </w:t>
            </w:r>
            <w:r>
              <w:rPr>
                <w:color w:val="0000FF"/>
              </w:rPr>
              <w:t xml:space="preserve">How Fungi Grow: </w:t>
            </w:r>
            <w:r w:rsidRPr="00334C92">
              <w:rPr>
                <w:color w:val="0000FF"/>
              </w:rPr>
              <w:t xml:space="preserve">Biosynthesis </w:t>
            </w:r>
            <w:r>
              <w:rPr>
                <w:color w:val="0000FF"/>
              </w:rPr>
              <w:t>PPT</w:t>
            </w:r>
            <w:r w:rsidRPr="0050227E">
              <w:t>. Divide students into pairs and have them compare explanations for the Three Questions and the final explanation on the process tool.</w:t>
            </w:r>
          </w:p>
          <w:p w14:paraId="4DBE4A82" w14:textId="77777777" w:rsidR="004745AD" w:rsidRPr="00526FD5" w:rsidRDefault="004745AD" w:rsidP="002C136D">
            <w:pPr>
              <w:pStyle w:val="ListParagraph"/>
              <w:numPr>
                <w:ilvl w:val="0"/>
                <w:numId w:val="44"/>
              </w:numPr>
              <w:ind w:left="342"/>
              <w:rPr>
                <w:b/>
                <w:i/>
                <w:iCs/>
                <w:color w:val="404040" w:themeColor="text1" w:themeTint="BF"/>
              </w:rPr>
            </w:pPr>
            <w:r w:rsidRPr="0050227E">
              <w:t xml:space="preserve">Have students use the </w:t>
            </w:r>
            <w:r w:rsidRPr="00FF49EB">
              <w:rPr>
                <w:color w:val="00B050"/>
              </w:rPr>
              <w:t xml:space="preserve">Three Questions 11 x 17 Poster </w:t>
            </w:r>
            <w:r w:rsidRPr="0050227E">
              <w:t xml:space="preserve">(or </w:t>
            </w:r>
            <w:r w:rsidRPr="00FF49EB">
              <w:rPr>
                <w:color w:val="00B050"/>
              </w:rPr>
              <w:t>Handout</w:t>
            </w:r>
            <w:r w:rsidRPr="0050227E">
              <w:t xml:space="preserve">) as a reference. Have students check their explanations with the middle and right-hand columns of the poster </w:t>
            </w:r>
            <w:r>
              <w:t xml:space="preserve">or handout </w:t>
            </w:r>
            <w:r w:rsidRPr="0050227E">
              <w:t xml:space="preserve">to make sure they are following the “rules.” </w:t>
            </w:r>
          </w:p>
        </w:tc>
      </w:tr>
      <w:tr w:rsidR="004745AD" w:rsidRPr="008C7FED" w14:paraId="3FF276A6" w14:textId="77777777" w:rsidTr="00EE2EAC">
        <w:trPr>
          <w:trHeight w:val="350"/>
        </w:trPr>
        <w:tc>
          <w:tcPr>
            <w:tcW w:w="9535" w:type="dxa"/>
          </w:tcPr>
          <w:p w14:paraId="7E1D685D" w14:textId="77777777" w:rsidR="004745AD" w:rsidRPr="008C7FED" w:rsidRDefault="004745AD" w:rsidP="002C136D">
            <w:pPr>
              <w:pStyle w:val="ListParagraph"/>
              <w:numPr>
                <w:ilvl w:val="0"/>
                <w:numId w:val="50"/>
              </w:numPr>
              <w:rPr>
                <w:b/>
              </w:rPr>
            </w:pPr>
            <w:r w:rsidRPr="008C7FED">
              <w:rPr>
                <w:b/>
              </w:rPr>
              <w:t>Have students think about how biosynthesis answers the Matter Movement question.</w:t>
            </w:r>
          </w:p>
          <w:p w14:paraId="4939B357" w14:textId="4CF451C3" w:rsidR="004745AD" w:rsidRPr="008C7FED" w:rsidRDefault="004745AD" w:rsidP="00EE2EAC">
            <w:pPr>
              <w:rPr>
                <w:b/>
              </w:rPr>
            </w:pPr>
            <w:r w:rsidRPr="00EE6E59">
              <w:t xml:space="preserve">Use </w:t>
            </w:r>
            <w:r w:rsidR="00596A3A">
              <w:t>Slide</w:t>
            </w:r>
            <w:r w:rsidRPr="00EE6E59">
              <w:t xml:space="preserve">s </w:t>
            </w:r>
            <w:r>
              <w:rPr>
                <w:rFonts w:eastAsia="SimSun"/>
                <w:lang w:eastAsia="zh-CN"/>
              </w:rPr>
              <w:t>8-10</w:t>
            </w:r>
            <w:r>
              <w:t xml:space="preserve"> </w:t>
            </w:r>
            <w:r w:rsidRPr="00EE6E59">
              <w:t xml:space="preserve">in the PPT to have the students discuss what is happening </w:t>
            </w:r>
            <w:r>
              <w:t xml:space="preserve">to matter </w:t>
            </w:r>
            <w:r w:rsidRPr="00EE6E59">
              <w:t xml:space="preserve">during </w:t>
            </w:r>
            <w:r>
              <w:t xml:space="preserve">biosynthesis and to have them check their answers to the Matter Movement Question on their </w:t>
            </w:r>
            <w:r w:rsidRPr="00526FD5">
              <w:rPr>
                <w:color w:val="0000FF"/>
              </w:rPr>
              <w:t>5.</w:t>
            </w:r>
            <w:r>
              <w:rPr>
                <w:color w:val="0000FF"/>
              </w:rPr>
              <w:t>4</w:t>
            </w:r>
            <w:r w:rsidRPr="00526FD5">
              <w:rPr>
                <w:color w:val="0000FF"/>
              </w:rPr>
              <w:t xml:space="preserve"> Explanations Tool for </w:t>
            </w:r>
            <w:r>
              <w:rPr>
                <w:color w:val="0000FF"/>
              </w:rPr>
              <w:t>Fungi</w:t>
            </w:r>
            <w:r w:rsidRPr="00526FD5">
              <w:rPr>
                <w:color w:val="0000FF"/>
              </w:rPr>
              <w:t xml:space="preserve"> </w:t>
            </w:r>
            <w:r>
              <w:rPr>
                <w:color w:val="0000FF"/>
              </w:rPr>
              <w:t>Biosynthesis</w:t>
            </w:r>
            <w:r w:rsidRPr="00526FD5">
              <w:rPr>
                <w:color w:val="0000FF"/>
              </w:rPr>
              <w:t>.</w:t>
            </w:r>
          </w:p>
          <w:p w14:paraId="45A1FEAD" w14:textId="70F8BC2F" w:rsidR="004745AD" w:rsidRPr="00EE6E59" w:rsidRDefault="004745AD" w:rsidP="002C136D">
            <w:pPr>
              <w:pStyle w:val="ListParagraph"/>
              <w:numPr>
                <w:ilvl w:val="0"/>
                <w:numId w:val="37"/>
              </w:numPr>
              <w:spacing w:after="0"/>
              <w:rPr>
                <w:i/>
                <w:iCs/>
                <w:color w:val="404040" w:themeColor="text1" w:themeTint="BF"/>
              </w:rPr>
            </w:pPr>
            <w:r w:rsidRPr="00EE6E59">
              <w:t xml:space="preserve">Show students </w:t>
            </w:r>
            <w:r w:rsidR="00596A3A">
              <w:t>Slide</w:t>
            </w:r>
            <w:r w:rsidRPr="00EE6E59">
              <w:t xml:space="preserve"> </w:t>
            </w:r>
            <w:r>
              <w:rPr>
                <w:rFonts w:eastAsia="SimSun"/>
                <w:lang w:eastAsia="zh-CN"/>
              </w:rPr>
              <w:t>8</w:t>
            </w:r>
            <w:r w:rsidRPr="00EE6E59">
              <w:t xml:space="preserve"> to have them think about where atoms are moving from and moving to during </w:t>
            </w:r>
            <w:r>
              <w:t>biosynthesis</w:t>
            </w:r>
            <w:r w:rsidRPr="00EE6E59">
              <w:t xml:space="preserve">. </w:t>
            </w:r>
          </w:p>
          <w:p w14:paraId="72B4062A" w14:textId="04417A2B" w:rsidR="004745AD" w:rsidRPr="005572C9" w:rsidRDefault="004745AD" w:rsidP="002C136D">
            <w:pPr>
              <w:pStyle w:val="ListParagraph"/>
              <w:numPr>
                <w:ilvl w:val="0"/>
                <w:numId w:val="38"/>
              </w:numPr>
              <w:ind w:left="342"/>
              <w:rPr>
                <w:i/>
                <w:iCs/>
                <w:color w:val="404040" w:themeColor="text1" w:themeTint="BF"/>
              </w:rPr>
            </w:pPr>
            <w:r w:rsidRPr="008A37B3">
              <w:rPr>
                <w:bCs/>
              </w:rPr>
              <w:t xml:space="preserve">Display </w:t>
            </w:r>
            <w:r w:rsidR="00596A3A">
              <w:rPr>
                <w:bCs/>
              </w:rPr>
              <w:t>Slide</w:t>
            </w:r>
            <w:r w:rsidRPr="00302AEE">
              <w:rPr>
                <w:bCs/>
              </w:rPr>
              <w:t xml:space="preserve">s </w:t>
            </w:r>
            <w:r>
              <w:rPr>
                <w:bCs/>
              </w:rPr>
              <w:t>9-10 to</w:t>
            </w:r>
            <w:r w:rsidRPr="008A37B3">
              <w:rPr>
                <w:bCs/>
              </w:rPr>
              <w:t xml:space="preserve"> h</w:t>
            </w:r>
            <w:r w:rsidRPr="0050227E">
              <w:rPr>
                <w:bCs/>
              </w:rPr>
              <w:t>ave students compare their answers to the Matter Movement Question with the answers on the slide.</w:t>
            </w:r>
            <w:r>
              <w:rPr>
                <w:bCs/>
              </w:rPr>
              <w:t xml:space="preserve"> Students only need to have arrows showing the movement of molecules into and out of the cell. </w:t>
            </w:r>
            <w:r w:rsidRPr="0050227E">
              <w:rPr>
                <w:bCs/>
              </w:rPr>
              <w:t xml:space="preserve">Have students use a different colored writing utensil to make any needed changes to their answers. Allow students to ask questions if they do not understand why their ideas are incorrect. </w:t>
            </w:r>
          </w:p>
          <w:p w14:paraId="7F5D78DB" w14:textId="77777777" w:rsidR="004745AD" w:rsidRPr="008C7FED" w:rsidRDefault="004745AD" w:rsidP="002C136D">
            <w:pPr>
              <w:pStyle w:val="ListParagraph"/>
              <w:numPr>
                <w:ilvl w:val="0"/>
                <w:numId w:val="38"/>
              </w:numPr>
              <w:ind w:left="342"/>
              <w:rPr>
                <w:i/>
                <w:iCs/>
                <w:color w:val="404040" w:themeColor="text1" w:themeTint="BF"/>
              </w:rPr>
            </w:pPr>
            <w:r>
              <w:rPr>
                <w:bCs/>
              </w:rPr>
              <w:t>I</w:t>
            </w:r>
            <w:r w:rsidRPr="005572C9">
              <w:rPr>
                <w:bCs/>
              </w:rPr>
              <w:t>f students have model explanations to share, display student work and discuss. If students have common areas of weakness in their explanations, ask for a volunteer to share, display student work, and discuss ways of strengthening the response.</w:t>
            </w:r>
          </w:p>
        </w:tc>
      </w:tr>
      <w:tr w:rsidR="004745AD" w:rsidRPr="008C7FED" w14:paraId="311429C3" w14:textId="77777777" w:rsidTr="00EE2EAC">
        <w:trPr>
          <w:trHeight w:val="350"/>
        </w:trPr>
        <w:tc>
          <w:tcPr>
            <w:tcW w:w="9535" w:type="dxa"/>
          </w:tcPr>
          <w:p w14:paraId="53BE9957" w14:textId="77777777" w:rsidR="004745AD" w:rsidRPr="00302AEE" w:rsidRDefault="004745AD" w:rsidP="002C136D">
            <w:pPr>
              <w:pStyle w:val="ListParagraph"/>
              <w:numPr>
                <w:ilvl w:val="0"/>
                <w:numId w:val="50"/>
              </w:numPr>
              <w:rPr>
                <w:b/>
              </w:rPr>
            </w:pPr>
            <w:r w:rsidRPr="00302AEE">
              <w:rPr>
                <w:b/>
              </w:rPr>
              <w:lastRenderedPageBreak/>
              <w:t xml:space="preserve">Have students think about how </w:t>
            </w:r>
            <w:r>
              <w:rPr>
                <w:b/>
              </w:rPr>
              <w:t>biosynthesis</w:t>
            </w:r>
            <w:r w:rsidRPr="00302AEE">
              <w:rPr>
                <w:b/>
              </w:rPr>
              <w:t xml:space="preserve"> answers the Matter Change Question.</w:t>
            </w:r>
          </w:p>
          <w:p w14:paraId="520D930B" w14:textId="7D3FE8C7" w:rsidR="004745AD" w:rsidRPr="008C7FED" w:rsidRDefault="004745AD" w:rsidP="00EE2EAC">
            <w:r w:rsidRPr="008C7FED">
              <w:t xml:space="preserve">Show </w:t>
            </w:r>
            <w:r w:rsidR="00596A3A">
              <w:t>Slide</w:t>
            </w:r>
            <w:r w:rsidRPr="008C7FED">
              <w:t xml:space="preserve"> </w:t>
            </w:r>
            <w:r>
              <w:rPr>
                <w:rFonts w:eastAsia="SimSun"/>
                <w:lang w:eastAsia="zh-CN"/>
              </w:rPr>
              <w:t>11</w:t>
            </w:r>
            <w:r w:rsidRPr="008C7FED">
              <w:t xml:space="preserve"> to </w:t>
            </w:r>
            <w:r w:rsidRPr="00302AEE">
              <w:t>begin discussing the Matter Change Question.</w:t>
            </w:r>
            <w:r w:rsidRPr="008C7FED">
              <w:t xml:space="preserve"> </w:t>
            </w:r>
          </w:p>
          <w:p w14:paraId="6DCEF12C" w14:textId="6F894BC0" w:rsidR="004745AD" w:rsidRPr="007924D8" w:rsidRDefault="004745AD" w:rsidP="002C136D">
            <w:pPr>
              <w:pStyle w:val="ListParagraph"/>
              <w:numPr>
                <w:ilvl w:val="0"/>
                <w:numId w:val="39"/>
              </w:numPr>
              <w:ind w:left="342"/>
              <w:rPr>
                <w:i/>
                <w:iCs/>
                <w:color w:val="404040" w:themeColor="text1" w:themeTint="BF"/>
              </w:rPr>
            </w:pPr>
            <w:r>
              <w:rPr>
                <w:bCs/>
              </w:rPr>
              <w:t xml:space="preserve">Display </w:t>
            </w:r>
            <w:r w:rsidR="00596A3A">
              <w:rPr>
                <w:bCs/>
              </w:rPr>
              <w:t>Slide</w:t>
            </w:r>
            <w:r>
              <w:rPr>
                <w:bCs/>
              </w:rPr>
              <w:t xml:space="preserve">s 12-13 </w:t>
            </w:r>
            <w:r w:rsidRPr="008C7FED">
              <w:rPr>
                <w:bCs/>
              </w:rPr>
              <w:t xml:space="preserve">to have students compare their answers to the Matter Change Question on the </w:t>
            </w:r>
            <w:r w:rsidRPr="00302AEE">
              <w:rPr>
                <w:color w:val="0000FF"/>
              </w:rPr>
              <w:t>5</w:t>
            </w:r>
            <w:r>
              <w:rPr>
                <w:color w:val="0000FF"/>
              </w:rPr>
              <w:t>.4</w:t>
            </w:r>
            <w:r w:rsidRPr="008C7FED">
              <w:rPr>
                <w:color w:val="0000FF"/>
              </w:rPr>
              <w:t xml:space="preserve"> Explanations Tool for </w:t>
            </w:r>
            <w:r>
              <w:rPr>
                <w:color w:val="0000FF"/>
              </w:rPr>
              <w:t>Fungi</w:t>
            </w:r>
            <w:r w:rsidRPr="008C7FED">
              <w:rPr>
                <w:color w:val="0000FF"/>
              </w:rPr>
              <w:t xml:space="preserve"> </w:t>
            </w:r>
            <w:r w:rsidRPr="00302AEE">
              <w:rPr>
                <w:color w:val="0000FF"/>
              </w:rPr>
              <w:t>Biosynthesis</w:t>
            </w:r>
            <w:r w:rsidRPr="008C7FED">
              <w:rPr>
                <w:bCs/>
              </w:rPr>
              <w:t xml:space="preserve"> with the answers on the slide. Have students use a different colored writing utensil to make any needed changes to their answers. Allow students to ask questions if they do not understand why their ideas are incorrect. </w:t>
            </w:r>
          </w:p>
          <w:p w14:paraId="37071F91" w14:textId="77777777" w:rsidR="004745AD" w:rsidRPr="007924D8" w:rsidRDefault="004745AD" w:rsidP="002C136D">
            <w:pPr>
              <w:pStyle w:val="ListParagraph"/>
              <w:numPr>
                <w:ilvl w:val="0"/>
                <w:numId w:val="39"/>
              </w:numPr>
              <w:ind w:left="342"/>
              <w:rPr>
                <w:i/>
                <w:iCs/>
                <w:color w:val="404040" w:themeColor="text1" w:themeTint="BF"/>
              </w:rPr>
            </w:pPr>
            <w:r w:rsidRPr="00302AEE">
              <w:rPr>
                <w:bCs/>
              </w:rPr>
              <w:t>If students have model explanations to share, display student work and discuss. If students have common areas of weakness in their explanations, ask for a volunteer to share, display student work, and discuss ways of strengthening the response.</w:t>
            </w:r>
          </w:p>
          <w:p w14:paraId="2752DDD0" w14:textId="77777777" w:rsidR="004745AD" w:rsidRPr="008C7FED" w:rsidRDefault="004745AD" w:rsidP="002C136D">
            <w:pPr>
              <w:pStyle w:val="ListParagraph"/>
              <w:numPr>
                <w:ilvl w:val="0"/>
                <w:numId w:val="39"/>
              </w:numPr>
              <w:ind w:left="342"/>
              <w:rPr>
                <w:i/>
                <w:iCs/>
                <w:color w:val="404040" w:themeColor="text1" w:themeTint="BF"/>
              </w:rPr>
            </w:pPr>
            <w:r w:rsidRPr="00302AEE">
              <w:t xml:space="preserve">Refer to the </w:t>
            </w:r>
            <w:r w:rsidRPr="00FF49EB">
              <w:rPr>
                <w:color w:val="00B050"/>
              </w:rPr>
              <w:t xml:space="preserve">Digestion and Biosynthesis 11 x 17 Posters </w:t>
            </w:r>
            <w:r w:rsidRPr="00302AEE">
              <w:t>in your classroom to help students visualize the biosynthesis of monomers to polymers.</w:t>
            </w:r>
          </w:p>
        </w:tc>
      </w:tr>
      <w:tr w:rsidR="004745AD" w:rsidRPr="008C7FED" w14:paraId="5C985E59" w14:textId="77777777" w:rsidTr="00EE2EAC">
        <w:trPr>
          <w:trHeight w:val="350"/>
        </w:trPr>
        <w:tc>
          <w:tcPr>
            <w:tcW w:w="9535" w:type="dxa"/>
          </w:tcPr>
          <w:p w14:paraId="6D92F654" w14:textId="77777777" w:rsidR="004745AD" w:rsidRPr="00302AEE" w:rsidRDefault="004745AD" w:rsidP="002C136D">
            <w:pPr>
              <w:pStyle w:val="ListParagraph"/>
              <w:numPr>
                <w:ilvl w:val="0"/>
                <w:numId w:val="50"/>
              </w:numPr>
              <w:contextualSpacing w:val="0"/>
              <w:rPr>
                <w:rFonts w:eastAsia="SimSun"/>
                <w:i/>
                <w:iCs/>
                <w:color w:val="404040" w:themeColor="text1" w:themeTint="BF"/>
                <w:lang w:eastAsia="zh-CN"/>
              </w:rPr>
            </w:pPr>
            <w:r w:rsidRPr="00302AEE">
              <w:rPr>
                <w:rFonts w:eastAsia="SimSun"/>
                <w:b/>
                <w:bCs/>
                <w:lang w:eastAsia="zh-CN"/>
              </w:rPr>
              <w:t>Discuss how biosynthesis helps answer the Energy Change questions.</w:t>
            </w:r>
          </w:p>
          <w:p w14:paraId="3B0E1D42" w14:textId="77777777" w:rsidR="003760DE" w:rsidRDefault="004745AD" w:rsidP="00EE2EAC">
            <w:pPr>
              <w:keepNext/>
              <w:keepLines/>
              <w:spacing w:before="200"/>
              <w:outlineLvl w:val="5"/>
              <w:rPr>
                <w:bCs/>
              </w:rPr>
            </w:pPr>
            <w:r w:rsidRPr="00E77539">
              <w:rPr>
                <w:bCs/>
              </w:rPr>
              <w:t xml:space="preserve">Display </w:t>
            </w:r>
            <w:r w:rsidR="00596A3A">
              <w:rPr>
                <w:bCs/>
              </w:rPr>
              <w:t>Slide</w:t>
            </w:r>
            <w:r w:rsidRPr="00E77539">
              <w:rPr>
                <w:bCs/>
              </w:rPr>
              <w:t xml:space="preserve"> </w:t>
            </w:r>
            <w:r>
              <w:rPr>
                <w:bCs/>
              </w:rPr>
              <w:t>14</w:t>
            </w:r>
            <w:r w:rsidRPr="00E77539">
              <w:rPr>
                <w:bCs/>
              </w:rPr>
              <w:t xml:space="preserve"> to have students compare their answers to the Energy Change Question on the </w:t>
            </w:r>
            <w:r>
              <w:rPr>
                <w:color w:val="0000FF"/>
              </w:rPr>
              <w:t>5.4</w:t>
            </w:r>
            <w:r w:rsidRPr="00A35637">
              <w:rPr>
                <w:color w:val="0000FF"/>
              </w:rPr>
              <w:t xml:space="preserve"> Explanations Tool for </w:t>
            </w:r>
            <w:r>
              <w:rPr>
                <w:color w:val="0000FF"/>
              </w:rPr>
              <w:t>Fungi</w:t>
            </w:r>
            <w:r w:rsidRPr="00A35637">
              <w:rPr>
                <w:color w:val="0000FF"/>
              </w:rPr>
              <w:t xml:space="preserve"> Biosynthesis</w:t>
            </w:r>
            <w:r w:rsidRPr="00E77539">
              <w:rPr>
                <w:bCs/>
              </w:rPr>
              <w:t xml:space="preserve"> with the answers on t</w:t>
            </w:r>
            <w:r w:rsidRPr="003F6B1D">
              <w:rPr>
                <w:bCs/>
              </w:rPr>
              <w:t xml:space="preserve">he slide. </w:t>
            </w:r>
          </w:p>
          <w:p w14:paraId="3A00E236" w14:textId="7D582EF3" w:rsidR="004745AD" w:rsidRPr="003760DE" w:rsidRDefault="004745AD" w:rsidP="002C136D">
            <w:pPr>
              <w:pStyle w:val="ListParagraph"/>
              <w:keepNext/>
              <w:keepLines/>
              <w:numPr>
                <w:ilvl w:val="0"/>
                <w:numId w:val="55"/>
              </w:numPr>
              <w:spacing w:before="200"/>
              <w:ind w:left="332"/>
              <w:outlineLvl w:val="5"/>
              <w:rPr>
                <w:i/>
                <w:iCs/>
                <w:color w:val="404040" w:themeColor="text1" w:themeTint="BF"/>
              </w:rPr>
            </w:pPr>
            <w:r w:rsidRPr="003760DE">
              <w:rPr>
                <w:bCs/>
              </w:rPr>
              <w:t xml:space="preserve">Have students use a different colored writing utensil to make any needed changes to their answers. Allow students to ask questions if they do not understand why their ideas are incorrect. </w:t>
            </w:r>
          </w:p>
          <w:p w14:paraId="4EF30875" w14:textId="77777777" w:rsidR="004745AD" w:rsidRPr="008C7FED" w:rsidRDefault="004745AD" w:rsidP="002C136D">
            <w:pPr>
              <w:pStyle w:val="ListParagraph"/>
              <w:numPr>
                <w:ilvl w:val="0"/>
                <w:numId w:val="39"/>
              </w:numPr>
              <w:ind w:left="342"/>
              <w:rPr>
                <w:i/>
                <w:iCs/>
                <w:color w:val="404040" w:themeColor="text1" w:themeTint="BF"/>
              </w:rPr>
            </w:pPr>
            <w:r w:rsidRPr="008C7FED">
              <w:rPr>
                <w:bCs/>
              </w:rPr>
              <w:t>If students have model explanations to share, display student work and discuss. If students have common areas of weakness in their explanations, ask for a volunteer to share, display student work, and discuss ways of strengthening the response.</w:t>
            </w:r>
          </w:p>
        </w:tc>
      </w:tr>
      <w:tr w:rsidR="004745AD" w:rsidRPr="008C7FED" w14:paraId="4F6930A4" w14:textId="77777777" w:rsidTr="00EE2EAC">
        <w:trPr>
          <w:trHeight w:val="350"/>
        </w:trPr>
        <w:tc>
          <w:tcPr>
            <w:tcW w:w="9535" w:type="dxa"/>
          </w:tcPr>
          <w:p w14:paraId="5C68611C" w14:textId="77777777" w:rsidR="004745AD" w:rsidRPr="00160C84" w:rsidRDefault="004745AD" w:rsidP="002C136D">
            <w:pPr>
              <w:pStyle w:val="ListParagraph"/>
              <w:numPr>
                <w:ilvl w:val="0"/>
                <w:numId w:val="50"/>
              </w:numPr>
              <w:contextualSpacing w:val="0"/>
              <w:rPr>
                <w:rFonts w:eastAsia="SimSun"/>
                <w:b/>
                <w:bCs/>
                <w:i/>
                <w:iCs/>
                <w:color w:val="404040" w:themeColor="text1" w:themeTint="BF"/>
                <w:lang w:eastAsia="zh-CN"/>
              </w:rPr>
            </w:pPr>
            <w:r w:rsidRPr="00E45A32">
              <w:rPr>
                <w:b/>
                <w:bCs/>
              </w:rPr>
              <w:t>(Optional) Have students critique example explanations</w:t>
            </w:r>
          </w:p>
          <w:p w14:paraId="2B6254C7" w14:textId="4F488D73" w:rsidR="004745AD" w:rsidRDefault="004745AD" w:rsidP="00EE2EAC">
            <w:pPr>
              <w:keepNext/>
              <w:keepLines/>
              <w:outlineLvl w:val="5"/>
              <w:rPr>
                <w:bCs/>
              </w:rPr>
            </w:pPr>
            <w:r w:rsidRPr="008C7FED">
              <w:rPr>
                <w:rFonts w:eastAsia="SimSun"/>
                <w:bCs/>
                <w:lang w:eastAsia="zh-CN"/>
              </w:rPr>
              <w:t xml:space="preserve">Display </w:t>
            </w:r>
            <w:r w:rsidR="00596A3A">
              <w:rPr>
                <w:rFonts w:eastAsia="SimSun"/>
                <w:bCs/>
                <w:lang w:eastAsia="zh-CN"/>
              </w:rPr>
              <w:t>Slide</w:t>
            </w:r>
            <w:r w:rsidRPr="008C7FED">
              <w:rPr>
                <w:rFonts w:eastAsia="SimSun"/>
                <w:bCs/>
                <w:lang w:eastAsia="zh-CN"/>
              </w:rPr>
              <w:t xml:space="preserve"> </w:t>
            </w:r>
            <w:r>
              <w:rPr>
                <w:rFonts w:eastAsia="SimSun"/>
                <w:bCs/>
                <w:lang w:eastAsia="zh-CN"/>
              </w:rPr>
              <w:t>15</w:t>
            </w:r>
            <w:r w:rsidRPr="008C7FED">
              <w:rPr>
                <w:rFonts w:eastAsia="SimSun"/>
                <w:bCs/>
                <w:lang w:eastAsia="zh-CN"/>
              </w:rPr>
              <w:t xml:space="preserve"> of the PPT</w:t>
            </w:r>
            <w:r>
              <w:rPr>
                <w:bCs/>
              </w:rPr>
              <w:t>.  Have students look at two handouts: (a) t</w:t>
            </w:r>
            <w:r>
              <w:t xml:space="preserve">he </w:t>
            </w:r>
            <w:r w:rsidRPr="00FF49EB">
              <w:rPr>
                <w:color w:val="00B050"/>
              </w:rPr>
              <w:t>Three Questions Handout</w:t>
            </w:r>
            <w:r>
              <w:rPr>
                <w:bCs/>
              </w:rPr>
              <w:t xml:space="preserve">, and (b) the </w:t>
            </w:r>
            <w:r>
              <w:rPr>
                <w:color w:val="0000FF"/>
              </w:rPr>
              <w:t xml:space="preserve">Example </w:t>
            </w:r>
            <w:r w:rsidR="003760DE">
              <w:rPr>
                <w:color w:val="0000FF"/>
              </w:rPr>
              <w:t xml:space="preserve">Decomposers </w:t>
            </w:r>
            <w:r>
              <w:rPr>
                <w:color w:val="0000FF"/>
              </w:rPr>
              <w:t>Explanations Handout</w:t>
            </w:r>
            <w:r>
              <w:rPr>
                <w:bCs/>
              </w:rPr>
              <w:t>.</w:t>
            </w:r>
          </w:p>
          <w:p w14:paraId="61EB9FA7" w14:textId="77777777" w:rsidR="003760DE" w:rsidRDefault="004745AD" w:rsidP="002C136D">
            <w:pPr>
              <w:pStyle w:val="ListParagraph"/>
              <w:keepNext/>
              <w:keepLines/>
              <w:numPr>
                <w:ilvl w:val="0"/>
                <w:numId w:val="40"/>
              </w:numPr>
              <w:outlineLvl w:val="5"/>
              <w:rPr>
                <w:bCs/>
              </w:rPr>
            </w:pPr>
            <w:r>
              <w:rPr>
                <w:bCs/>
              </w:rPr>
              <w:t>Ask students to evaluate the two example explanations of biosynthesis: Which explanation is better? Why?</w:t>
            </w:r>
          </w:p>
          <w:p w14:paraId="1F530811" w14:textId="08D15662" w:rsidR="004745AD" w:rsidRPr="003760DE" w:rsidRDefault="004745AD" w:rsidP="002C136D">
            <w:pPr>
              <w:pStyle w:val="ListParagraph"/>
              <w:keepNext/>
              <w:keepLines/>
              <w:numPr>
                <w:ilvl w:val="0"/>
                <w:numId w:val="40"/>
              </w:numPr>
              <w:outlineLvl w:val="5"/>
              <w:rPr>
                <w:bCs/>
              </w:rPr>
            </w:pPr>
            <w:r w:rsidRPr="003760DE">
              <w:rPr>
                <w:bCs/>
              </w:rPr>
              <w:t xml:space="preserve">Have students use the </w:t>
            </w:r>
            <w:r w:rsidRPr="003760DE">
              <w:rPr>
                <w:color w:val="00B050"/>
              </w:rPr>
              <w:t xml:space="preserve">Three Questions Explanation Checklist </w:t>
            </w:r>
            <w:r w:rsidRPr="003760DE">
              <w:rPr>
                <w:bCs/>
              </w:rPr>
              <w:t xml:space="preserve">on the back of the </w:t>
            </w:r>
            <w:r w:rsidRPr="003760DE">
              <w:rPr>
                <w:color w:val="00B050"/>
              </w:rPr>
              <w:t>Three Questions Handout</w:t>
            </w:r>
            <w:r w:rsidRPr="003760DE">
              <w:rPr>
                <w:bCs/>
                <w:color w:val="00B050"/>
              </w:rPr>
              <w:t xml:space="preserve"> </w:t>
            </w:r>
            <w:r w:rsidRPr="003760DE">
              <w:rPr>
                <w:bCs/>
              </w:rPr>
              <w:t>to justify their critiques of the explanations.</w:t>
            </w:r>
          </w:p>
        </w:tc>
      </w:tr>
      <w:tr w:rsidR="004745AD" w:rsidRPr="0055006B" w14:paraId="6545AB62" w14:textId="77777777" w:rsidTr="00EE2EAC">
        <w:trPr>
          <w:trHeight w:val="980"/>
        </w:trPr>
        <w:tc>
          <w:tcPr>
            <w:tcW w:w="9535" w:type="dxa"/>
          </w:tcPr>
          <w:p w14:paraId="117BF3D3" w14:textId="77777777" w:rsidR="004745AD" w:rsidRPr="0055006B" w:rsidRDefault="004745AD" w:rsidP="002C136D">
            <w:pPr>
              <w:pStyle w:val="ListParagraph"/>
              <w:numPr>
                <w:ilvl w:val="0"/>
                <w:numId w:val="50"/>
              </w:numPr>
              <w:contextualSpacing w:val="0"/>
              <w:rPr>
                <w:rFonts w:eastAsia="SimSun"/>
                <w:b/>
                <w:bCs/>
                <w:lang w:eastAsia="zh-CN"/>
              </w:rPr>
            </w:pPr>
            <w:r w:rsidRPr="00E45A32">
              <w:rPr>
                <w:b/>
                <w:bCs/>
              </w:rPr>
              <w:t>Have students critique and improve their full explanations.</w:t>
            </w:r>
          </w:p>
          <w:p w14:paraId="5B459CE0" w14:textId="7B33DFCE" w:rsidR="004745AD" w:rsidRDefault="004745AD" w:rsidP="00EE2EAC">
            <w:pPr>
              <w:rPr>
                <w:bCs/>
              </w:rPr>
            </w:pPr>
            <w:r>
              <w:rPr>
                <w:bCs/>
              </w:rPr>
              <w:t xml:space="preserve">Display </w:t>
            </w:r>
            <w:r w:rsidR="00596A3A">
              <w:rPr>
                <w:bCs/>
              </w:rPr>
              <w:t>Slide</w:t>
            </w:r>
            <w:r>
              <w:rPr>
                <w:bCs/>
              </w:rPr>
              <w:t xml:space="preserve"> 15 of the PPT for the full explanation. Have students use the </w:t>
            </w:r>
            <w:r w:rsidRPr="00FF49EB">
              <w:rPr>
                <w:color w:val="00B050"/>
              </w:rPr>
              <w:t>Three Questions Explanation Checklist</w:t>
            </w:r>
            <w:r>
              <w:t xml:space="preserve"> </w:t>
            </w:r>
            <w:r>
              <w:rPr>
                <w:bCs/>
              </w:rPr>
              <w:t xml:space="preserve">on the back of the </w:t>
            </w:r>
            <w:r w:rsidRPr="00FF49EB">
              <w:rPr>
                <w:color w:val="00B050"/>
              </w:rPr>
              <w:t>Three Questions Handout</w:t>
            </w:r>
            <w:r w:rsidRPr="00FF49EB">
              <w:rPr>
                <w:bCs/>
                <w:color w:val="00B050"/>
              </w:rPr>
              <w:t xml:space="preserve"> </w:t>
            </w:r>
            <w:r>
              <w:rPr>
                <w:bCs/>
              </w:rPr>
              <w:t xml:space="preserve">to check that their story includes each of the parts (matter movement, matter change, energy change, and matter movement) and answers the prompt in a cohesive way. </w:t>
            </w:r>
          </w:p>
          <w:p w14:paraId="4548D132" w14:textId="77777777" w:rsidR="003760DE" w:rsidRPr="003760DE" w:rsidRDefault="004745AD" w:rsidP="002C136D">
            <w:pPr>
              <w:pStyle w:val="ListParagraph"/>
              <w:numPr>
                <w:ilvl w:val="0"/>
                <w:numId w:val="41"/>
              </w:numPr>
              <w:ind w:left="422"/>
              <w:rPr>
                <w:rFonts w:eastAsia="SimSun"/>
                <w:b/>
                <w:lang w:eastAsia="zh-CN"/>
              </w:rPr>
            </w:pPr>
            <w:r>
              <w:rPr>
                <w:bCs/>
              </w:rPr>
              <w:t>If students don’t have all four parts in their explanation, instruct them to add to their explanation using a different colored writing utensil.</w:t>
            </w:r>
          </w:p>
          <w:p w14:paraId="4FE6D351" w14:textId="158E3DBD" w:rsidR="004745AD" w:rsidRPr="003760DE" w:rsidRDefault="003760DE" w:rsidP="002C136D">
            <w:pPr>
              <w:pStyle w:val="ListParagraph"/>
              <w:numPr>
                <w:ilvl w:val="0"/>
                <w:numId w:val="41"/>
              </w:numPr>
              <w:ind w:left="422"/>
              <w:rPr>
                <w:rFonts w:eastAsia="SimSun"/>
                <w:b/>
                <w:lang w:eastAsia="zh-CN"/>
              </w:rPr>
            </w:pPr>
            <w:r>
              <w:rPr>
                <w:bCs/>
              </w:rPr>
              <w:t>I</w:t>
            </w:r>
            <w:r w:rsidR="004745AD" w:rsidRPr="003760DE">
              <w:rPr>
                <w:bCs/>
              </w:rPr>
              <w:t>f students have model explanations to share, display student work and discuss. If students have common areas of weakness in their explanations, ask for a volunteer to share, display student work, and discuss ways of strengthening the response.</w:t>
            </w:r>
          </w:p>
        </w:tc>
      </w:tr>
      <w:tr w:rsidR="004745AD" w:rsidRPr="00DF23F9" w14:paraId="0728CEAF" w14:textId="77777777" w:rsidTr="00EE2EAC">
        <w:trPr>
          <w:trHeight w:val="2357"/>
        </w:trPr>
        <w:tc>
          <w:tcPr>
            <w:tcW w:w="9535" w:type="dxa"/>
          </w:tcPr>
          <w:p w14:paraId="3CCCAA17" w14:textId="37429BA3" w:rsidR="004745AD" w:rsidRDefault="004745AD" w:rsidP="002C136D">
            <w:pPr>
              <w:pStyle w:val="ListParagraph"/>
              <w:keepNext/>
              <w:keepLines/>
              <w:numPr>
                <w:ilvl w:val="0"/>
                <w:numId w:val="50"/>
              </w:numPr>
              <w:outlineLvl w:val="5"/>
              <w:rPr>
                <w:b/>
                <w:bCs/>
              </w:rPr>
            </w:pPr>
            <w:r>
              <w:rPr>
                <w:b/>
                <w:bCs/>
              </w:rPr>
              <w:lastRenderedPageBreak/>
              <w:t>(Optional) Have students read about biosynthesis and complete part of the Matter Tracing Tool.</w:t>
            </w:r>
          </w:p>
          <w:p w14:paraId="12A605E1" w14:textId="77777777" w:rsidR="004745AD" w:rsidRDefault="004745AD" w:rsidP="00EE2EAC">
            <w:pPr>
              <w:keepNext/>
              <w:keepLines/>
              <w:outlineLvl w:val="5"/>
              <w:rPr>
                <w:color w:val="000000" w:themeColor="text1"/>
              </w:rPr>
            </w:pPr>
            <w:r>
              <w:rPr>
                <w:bCs/>
              </w:rPr>
              <w:t xml:space="preserve">Pass out </w:t>
            </w:r>
            <w:r>
              <w:rPr>
                <w:color w:val="0432FF"/>
              </w:rPr>
              <w:t>5.4 How do Decomposers Grow? Reading</w:t>
            </w:r>
            <w:r>
              <w:rPr>
                <w:color w:val="000000" w:themeColor="text1"/>
              </w:rPr>
              <w:t xml:space="preserve">. Higher level students may not need the review of content provided in this reading, but you may want them to add to the matter tracing tool started in Activity 4.2. Have students read </w:t>
            </w:r>
            <w:r w:rsidRPr="00864A69">
              <w:t xml:space="preserve">using the </w:t>
            </w:r>
            <w:r w:rsidRPr="00FF49EB">
              <w:rPr>
                <w:color w:val="00B050"/>
              </w:rPr>
              <w:t>Questions, Connections, Questions Student Reading Strategy</w:t>
            </w:r>
            <w:r w:rsidRPr="00864A69">
              <w:t xml:space="preserve">. See the </w:t>
            </w:r>
            <w:r w:rsidRPr="00FF49EB">
              <w:rPr>
                <w:color w:val="00B050"/>
              </w:rPr>
              <w:t xml:space="preserve">Engaging Students with Readings and the Question, Connections, Questions Reading Strategy Educator Resource </w:t>
            </w:r>
            <w:r w:rsidRPr="00864A69">
              <w:t>document for information about how to engage students with this strategy.</w:t>
            </w:r>
          </w:p>
          <w:p w14:paraId="063C5432" w14:textId="77777777" w:rsidR="004745AD" w:rsidRDefault="004745AD" w:rsidP="002C136D">
            <w:pPr>
              <w:pStyle w:val="ListParagraph"/>
              <w:keepNext/>
              <w:keepLines/>
              <w:numPr>
                <w:ilvl w:val="0"/>
                <w:numId w:val="51"/>
              </w:numPr>
              <w:outlineLvl w:val="5"/>
              <w:rPr>
                <w:color w:val="000000" w:themeColor="text1"/>
              </w:rPr>
            </w:pPr>
            <w:r w:rsidRPr="00074C5C">
              <w:rPr>
                <w:color w:val="000000" w:themeColor="text1"/>
              </w:rPr>
              <w:t xml:space="preserve">The reading provides a summary explanation of biosynthesis and additional information about of metabolic pathways (students can refer to the </w:t>
            </w:r>
            <w:r w:rsidRPr="00FF49EB">
              <w:rPr>
                <w:color w:val="00B050"/>
              </w:rPr>
              <w:t xml:space="preserve">Metabolic Pathways 11 x 17 Poster </w:t>
            </w:r>
            <w:r w:rsidRPr="00074C5C">
              <w:rPr>
                <w:color w:val="000000" w:themeColor="text1"/>
              </w:rPr>
              <w:t xml:space="preserve">to see some of the other pathways). </w:t>
            </w:r>
          </w:p>
          <w:p w14:paraId="0BA1CC13" w14:textId="77777777" w:rsidR="004745AD" w:rsidRPr="00394B36" w:rsidRDefault="004745AD" w:rsidP="002C136D">
            <w:pPr>
              <w:pStyle w:val="ListParagraph"/>
              <w:keepNext/>
              <w:keepLines/>
              <w:numPr>
                <w:ilvl w:val="0"/>
                <w:numId w:val="51"/>
              </w:numPr>
              <w:outlineLvl w:val="5"/>
              <w:rPr>
                <w:color w:val="000000" w:themeColor="text1"/>
              </w:rPr>
            </w:pPr>
            <w:r>
              <w:t>After pairs are finished reading, have students share with the class what they found interesting and any questions they have.</w:t>
            </w:r>
          </w:p>
          <w:p w14:paraId="591EA18F" w14:textId="77777777" w:rsidR="004745AD" w:rsidRPr="00DF23F9" w:rsidRDefault="004745AD" w:rsidP="002C136D">
            <w:pPr>
              <w:pStyle w:val="ListParagraph"/>
              <w:keepNext/>
              <w:keepLines/>
              <w:numPr>
                <w:ilvl w:val="0"/>
                <w:numId w:val="51"/>
              </w:numPr>
              <w:outlineLvl w:val="5"/>
              <w:rPr>
                <w:color w:val="000000" w:themeColor="text1"/>
              </w:rPr>
            </w:pPr>
            <w:r w:rsidRPr="00DF23F9">
              <w:rPr>
                <w:color w:val="000000" w:themeColor="text1"/>
              </w:rPr>
              <w:t xml:space="preserve">After </w:t>
            </w:r>
            <w:r>
              <w:rPr>
                <w:color w:val="000000" w:themeColor="text1"/>
              </w:rPr>
              <w:t>discussion</w:t>
            </w:r>
            <w:r w:rsidRPr="00DF23F9">
              <w:rPr>
                <w:color w:val="000000" w:themeColor="text1"/>
              </w:rPr>
              <w:t xml:space="preserve">, students can complete the biosynthesis section of the </w:t>
            </w:r>
            <w:r w:rsidRPr="003760DE">
              <w:rPr>
                <w:color w:val="0432FF"/>
              </w:rPr>
              <w:t xml:space="preserve">Matter Tracing Tool for Decomposers </w:t>
            </w:r>
            <w:r w:rsidRPr="00DF23F9">
              <w:rPr>
                <w:color w:val="000000" w:themeColor="text1"/>
              </w:rPr>
              <w:t>they started completing in Activity 4.2.</w:t>
            </w:r>
          </w:p>
        </w:tc>
      </w:tr>
      <w:tr w:rsidR="004745AD" w:rsidRPr="008C7FED" w14:paraId="38F94A52" w14:textId="77777777" w:rsidTr="00EE2EAC">
        <w:trPr>
          <w:trHeight w:val="1655"/>
        </w:trPr>
        <w:tc>
          <w:tcPr>
            <w:tcW w:w="9535" w:type="dxa"/>
          </w:tcPr>
          <w:p w14:paraId="438DB9FC" w14:textId="77777777" w:rsidR="004745AD" w:rsidRPr="008C7FED" w:rsidRDefault="004745AD" w:rsidP="002C136D">
            <w:pPr>
              <w:pStyle w:val="ListParagraph"/>
              <w:numPr>
                <w:ilvl w:val="0"/>
                <w:numId w:val="50"/>
              </w:numPr>
              <w:rPr>
                <w:b/>
              </w:rPr>
            </w:pPr>
            <w:r w:rsidRPr="008C7FED">
              <w:rPr>
                <w:b/>
              </w:rPr>
              <w:t xml:space="preserve">Have students discuss with a partner how </w:t>
            </w:r>
            <w:r>
              <w:rPr>
                <w:b/>
              </w:rPr>
              <w:t>biosynthesis works</w:t>
            </w:r>
            <w:r w:rsidRPr="008C7FED">
              <w:rPr>
                <w:b/>
              </w:rPr>
              <w:t xml:space="preserve"> at the macroscopic scale by referring to the </w:t>
            </w:r>
            <w:r>
              <w:rPr>
                <w:b/>
              </w:rPr>
              <w:t>decomposer</w:t>
            </w:r>
            <w:r w:rsidRPr="008C7FED">
              <w:rPr>
                <w:b/>
              </w:rPr>
              <w:t xml:space="preserve"> poster.</w:t>
            </w:r>
          </w:p>
          <w:p w14:paraId="2F24CB0B" w14:textId="66D41B9A" w:rsidR="004745AD" w:rsidRPr="008C7FED" w:rsidRDefault="004745AD" w:rsidP="00EE2EAC">
            <w:pPr>
              <w:rPr>
                <w:b/>
              </w:rPr>
            </w:pPr>
            <w:r>
              <w:t xml:space="preserve">Show </w:t>
            </w:r>
            <w:r w:rsidR="00596A3A">
              <w:t>Slide</w:t>
            </w:r>
            <w:r>
              <w:rPr>
                <w:rFonts w:eastAsia="SimSun"/>
                <w:lang w:eastAsia="zh-CN"/>
              </w:rPr>
              <w:t xml:space="preserve"> 16</w:t>
            </w:r>
            <w:r>
              <w:t xml:space="preserve">. </w:t>
            </w:r>
            <w:r w:rsidRPr="0050227E">
              <w:t xml:space="preserve">Have </w:t>
            </w:r>
            <w:r>
              <w:t xml:space="preserve">students </w:t>
            </w:r>
            <w:r w:rsidRPr="0050227E">
              <w:t xml:space="preserve">look at the </w:t>
            </w:r>
            <w:r w:rsidRPr="00FF49EB">
              <w:rPr>
                <w:color w:val="00B050"/>
              </w:rPr>
              <w:t xml:space="preserve">Decomposer 11 x 17 Poster </w:t>
            </w:r>
            <w:r>
              <w:t>and</w:t>
            </w:r>
            <w:r w:rsidRPr="0050227E">
              <w:t xml:space="preserve"> discuss </w:t>
            </w:r>
            <w:r>
              <w:t xml:space="preserve">with a partner </w:t>
            </w:r>
            <w:r w:rsidRPr="0050227E">
              <w:t xml:space="preserve">the parts of a </w:t>
            </w:r>
            <w:r>
              <w:t>fungus</w:t>
            </w:r>
            <w:r w:rsidRPr="0050227E">
              <w:t xml:space="preserve"> involved in </w:t>
            </w:r>
            <w:r>
              <w:t xml:space="preserve">biosynthesis </w:t>
            </w:r>
            <w:r w:rsidRPr="0050227E">
              <w:t xml:space="preserve">on a macroscopic scale. </w:t>
            </w:r>
          </w:p>
          <w:p w14:paraId="318E3E50" w14:textId="77777777" w:rsidR="004745AD" w:rsidRPr="008C7FED" w:rsidRDefault="004745AD" w:rsidP="002C136D">
            <w:pPr>
              <w:pStyle w:val="ListParagraph"/>
              <w:numPr>
                <w:ilvl w:val="0"/>
                <w:numId w:val="45"/>
              </w:numPr>
            </w:pPr>
            <w:r w:rsidRPr="0050227E">
              <w:t xml:space="preserve">Tell students that all parts (all cells) of a </w:t>
            </w:r>
            <w:r>
              <w:t>fungus’</w:t>
            </w:r>
            <w:r w:rsidRPr="0050227E">
              <w:t xml:space="preserve"> body undergo </w:t>
            </w:r>
            <w:r>
              <w:t>biosynthesis</w:t>
            </w:r>
            <w:r w:rsidRPr="0050227E">
              <w:t xml:space="preserve">. </w:t>
            </w:r>
          </w:p>
        </w:tc>
      </w:tr>
      <w:tr w:rsidR="004745AD" w:rsidRPr="00DF23F9" w14:paraId="6561CA23" w14:textId="77777777" w:rsidTr="00EE2EAC">
        <w:trPr>
          <w:trHeight w:val="350"/>
        </w:trPr>
        <w:tc>
          <w:tcPr>
            <w:tcW w:w="9535" w:type="dxa"/>
          </w:tcPr>
          <w:p w14:paraId="4EA4FBA9" w14:textId="77777777" w:rsidR="004745AD" w:rsidRPr="00DF23F9" w:rsidRDefault="004745AD" w:rsidP="002C136D">
            <w:pPr>
              <w:pStyle w:val="ListParagraph"/>
              <w:numPr>
                <w:ilvl w:val="0"/>
                <w:numId w:val="50"/>
              </w:numPr>
              <w:rPr>
                <w:rFonts w:eastAsia="SimSun"/>
                <w:b/>
                <w:lang w:eastAsia="zh-CN"/>
              </w:rPr>
            </w:pPr>
            <w:r w:rsidRPr="00DF23F9">
              <w:rPr>
                <w:rFonts w:eastAsia="SimSun"/>
                <w:b/>
                <w:bCs/>
                <w:lang w:eastAsia="zh-CN"/>
              </w:rPr>
              <w:t xml:space="preserve">Lead a discussion about how student ideas have changed over time. </w:t>
            </w:r>
          </w:p>
          <w:p w14:paraId="2A57745D" w14:textId="463D186C" w:rsidR="004745AD" w:rsidRDefault="004745AD" w:rsidP="00EE2EAC">
            <w:pPr>
              <w:rPr>
                <w:rFonts w:eastAsia="SimSun"/>
                <w:lang w:eastAsia="zh-CN"/>
              </w:rPr>
            </w:pPr>
            <w:r>
              <w:rPr>
                <w:rFonts w:eastAsia="SimSun"/>
                <w:lang w:eastAsia="zh-CN"/>
              </w:rPr>
              <w:t xml:space="preserve">Show </w:t>
            </w:r>
            <w:r w:rsidR="00596A3A">
              <w:rPr>
                <w:rFonts w:eastAsia="SimSun"/>
                <w:lang w:eastAsia="zh-CN"/>
              </w:rPr>
              <w:t>Slide</w:t>
            </w:r>
            <w:r>
              <w:rPr>
                <w:rFonts w:eastAsia="SimSun"/>
                <w:lang w:eastAsia="zh-CN"/>
              </w:rPr>
              <w:t xml:space="preserve"> 17 </w:t>
            </w:r>
            <w:r w:rsidRPr="00B54B92">
              <w:rPr>
                <w:rFonts w:eastAsia="SimSun"/>
                <w:lang w:eastAsia="zh-CN"/>
              </w:rPr>
              <w:t xml:space="preserve">of the </w:t>
            </w:r>
            <w:r>
              <w:rPr>
                <w:color w:val="0000FF"/>
              </w:rPr>
              <w:t>5.4</w:t>
            </w:r>
            <w:r w:rsidRPr="00334C92">
              <w:rPr>
                <w:color w:val="0000FF"/>
              </w:rPr>
              <w:t xml:space="preserve"> Explaining </w:t>
            </w:r>
            <w:r>
              <w:rPr>
                <w:color w:val="0000FF"/>
              </w:rPr>
              <w:t xml:space="preserve">How Fungi Grow: </w:t>
            </w:r>
            <w:r w:rsidRPr="00334C92">
              <w:rPr>
                <w:color w:val="0000FF"/>
              </w:rPr>
              <w:t xml:space="preserve">Biosynthesis </w:t>
            </w:r>
            <w:r>
              <w:rPr>
                <w:color w:val="0000FF"/>
              </w:rPr>
              <w:t>PPT</w:t>
            </w:r>
            <w:r w:rsidRPr="00B54B92">
              <w:rPr>
                <w:rFonts w:eastAsia="SimSun"/>
                <w:lang w:eastAsia="zh-CN"/>
              </w:rPr>
              <w:t xml:space="preserve">. Have students look back over their process tools for this unit. </w:t>
            </w:r>
          </w:p>
          <w:p w14:paraId="7817D1D3" w14:textId="77777777" w:rsidR="004745AD" w:rsidRDefault="004745AD" w:rsidP="002C136D">
            <w:pPr>
              <w:pStyle w:val="ListParagraph"/>
              <w:numPr>
                <w:ilvl w:val="0"/>
                <w:numId w:val="39"/>
              </w:numPr>
              <w:ind w:left="342"/>
              <w:rPr>
                <w:rFonts w:eastAsia="SimSun"/>
                <w:lang w:eastAsia="zh-CN"/>
              </w:rPr>
            </w:pPr>
            <w:r w:rsidRPr="00B54B92">
              <w:rPr>
                <w:rFonts w:eastAsia="SimSun"/>
                <w:lang w:eastAsia="zh-CN"/>
              </w:rPr>
              <w:t xml:space="preserve">Have students consider how their ideas changed with regard to scale, movement, and carbon. </w:t>
            </w:r>
          </w:p>
          <w:p w14:paraId="44D974C7" w14:textId="12EE0505" w:rsidR="004745AD" w:rsidRPr="00DF23F9" w:rsidRDefault="004745AD" w:rsidP="002C136D">
            <w:pPr>
              <w:pStyle w:val="ListParagraph"/>
              <w:numPr>
                <w:ilvl w:val="0"/>
                <w:numId w:val="39"/>
              </w:numPr>
              <w:ind w:left="342"/>
              <w:rPr>
                <w:rFonts w:eastAsia="SimSun"/>
                <w:lang w:eastAsia="zh-CN"/>
              </w:rPr>
            </w:pPr>
            <w:r w:rsidRPr="00105290">
              <w:rPr>
                <w:rFonts w:eastAsia="SimSun"/>
                <w:lang w:eastAsia="zh-CN"/>
              </w:rPr>
              <w:t xml:space="preserve">What do they know now about how </w:t>
            </w:r>
            <w:r w:rsidR="003760DE">
              <w:rPr>
                <w:rFonts w:eastAsia="SimSun"/>
                <w:lang w:eastAsia="zh-CN"/>
              </w:rPr>
              <w:t>fungi</w:t>
            </w:r>
            <w:r w:rsidRPr="00105290">
              <w:rPr>
                <w:rFonts w:eastAsia="SimSun"/>
                <w:lang w:eastAsia="zh-CN"/>
              </w:rPr>
              <w:t xml:space="preserve"> use food to move and function that they didn’t know before the investigation?</w:t>
            </w:r>
            <w:r w:rsidRPr="00105290">
              <w:rPr>
                <w:rFonts w:eastAsia="SimSun"/>
                <w:b/>
                <w:lang w:eastAsia="zh-CN"/>
              </w:rPr>
              <w:t xml:space="preserve"> </w:t>
            </w:r>
          </w:p>
        </w:tc>
      </w:tr>
      <w:tr w:rsidR="004745AD" w:rsidRPr="00DF23F9" w14:paraId="72EC7ACE" w14:textId="77777777" w:rsidTr="00EE2EAC">
        <w:trPr>
          <w:trHeight w:val="350"/>
        </w:trPr>
        <w:tc>
          <w:tcPr>
            <w:tcW w:w="9535" w:type="dxa"/>
          </w:tcPr>
          <w:p w14:paraId="7394845E" w14:textId="77777777" w:rsidR="004745AD" w:rsidRPr="00DF23F9" w:rsidRDefault="004745AD" w:rsidP="002C136D">
            <w:pPr>
              <w:pStyle w:val="ListParagraph"/>
              <w:numPr>
                <w:ilvl w:val="0"/>
                <w:numId w:val="50"/>
              </w:numPr>
              <w:rPr>
                <w:b/>
              </w:rPr>
            </w:pPr>
            <w:r w:rsidRPr="00DF23F9">
              <w:rPr>
                <w:b/>
              </w:rPr>
              <w:t>Revisit unanswered questions.</w:t>
            </w:r>
          </w:p>
          <w:p w14:paraId="23A6FA51" w14:textId="0722C108" w:rsidR="004745AD" w:rsidRDefault="004745AD" w:rsidP="00EE2EAC">
            <w:r>
              <w:t xml:space="preserve">Show </w:t>
            </w:r>
            <w:r w:rsidR="00596A3A">
              <w:t>Slide</w:t>
            </w:r>
            <w:r>
              <w:rPr>
                <w:rFonts w:eastAsia="SimSun" w:hint="eastAsia"/>
                <w:lang w:eastAsia="zh-CN"/>
              </w:rPr>
              <w:t xml:space="preserve"> 18</w:t>
            </w:r>
            <w:r>
              <w:t xml:space="preserve">. Have students look at their </w:t>
            </w:r>
            <w:r w:rsidR="003760DE" w:rsidRPr="00053DD9">
              <w:rPr>
                <w:color w:val="0000FF"/>
              </w:rPr>
              <w:t xml:space="preserve">3.3 Evidence-Based Arguments for </w:t>
            </w:r>
            <w:r w:rsidR="003760DE">
              <w:rPr>
                <w:color w:val="0000FF"/>
              </w:rPr>
              <w:t>Bread Molding</w:t>
            </w:r>
            <w:r>
              <w:rPr>
                <w:rFonts w:eastAsia="SimSun"/>
                <w:lang w:eastAsia="zh-CN"/>
              </w:rPr>
              <w:t>.</w:t>
            </w:r>
            <w:r>
              <w:t xml:space="preserve"> Display the class list of unanswered questions from Activity 3.3.</w:t>
            </w:r>
          </w:p>
          <w:p w14:paraId="57DDCC1E" w14:textId="77777777" w:rsidR="004745AD" w:rsidRPr="00DF23F9" w:rsidRDefault="004745AD" w:rsidP="002C136D">
            <w:pPr>
              <w:pStyle w:val="ListParagraph"/>
              <w:numPr>
                <w:ilvl w:val="0"/>
                <w:numId w:val="47"/>
              </w:numPr>
              <w:ind w:left="360"/>
            </w:pPr>
            <w:r>
              <w:t>Ask students which of their unanswered questions they can now answer with their understanding of digestion and biosynthesis. Which ones are left unanswered? Do they have any new questions to add to the list?</w:t>
            </w:r>
          </w:p>
        </w:tc>
      </w:tr>
      <w:tr w:rsidR="004745AD" w:rsidRPr="00105290" w14:paraId="6EEE6BA9" w14:textId="77777777" w:rsidTr="00EE2EAC">
        <w:trPr>
          <w:trHeight w:val="350"/>
        </w:trPr>
        <w:tc>
          <w:tcPr>
            <w:tcW w:w="9535" w:type="dxa"/>
          </w:tcPr>
          <w:p w14:paraId="75301DDB" w14:textId="77777777" w:rsidR="004745AD" w:rsidRDefault="004745AD" w:rsidP="002C136D">
            <w:pPr>
              <w:pStyle w:val="ListParagraph"/>
              <w:numPr>
                <w:ilvl w:val="0"/>
                <w:numId w:val="50"/>
              </w:numPr>
              <w:rPr>
                <w:b/>
              </w:rPr>
            </w:pPr>
            <w:r>
              <w:rPr>
                <w:b/>
              </w:rPr>
              <w:t>(Optional) Have students complete the Big Idea Probe: Leaf Pack Experiment for the second time.</w:t>
            </w:r>
          </w:p>
          <w:p w14:paraId="51F63F7C" w14:textId="11F6D54B" w:rsidR="004745AD" w:rsidRPr="00105290" w:rsidRDefault="004745AD" w:rsidP="00EE2EAC">
            <w:pPr>
              <w:rPr>
                <w:b/>
              </w:rPr>
            </w:pPr>
            <w:r>
              <w:t xml:space="preserve">If you decided to use the </w:t>
            </w:r>
            <w:r w:rsidRPr="00105290">
              <w:rPr>
                <w:color w:val="0432FF"/>
              </w:rPr>
              <w:t xml:space="preserve">Big Idea Probe: </w:t>
            </w:r>
            <w:r>
              <w:rPr>
                <w:color w:val="0432FF"/>
              </w:rPr>
              <w:t>Leaf Pack Experiment</w:t>
            </w:r>
            <w:r w:rsidR="003760DE">
              <w:rPr>
                <w:color w:val="0432FF"/>
              </w:rPr>
              <w:t>,</w:t>
            </w:r>
            <w:r>
              <w:t xml:space="preserve"> have students complete it and share their ideas for a second time. See </w:t>
            </w:r>
            <w:r w:rsidRPr="003760DE">
              <w:rPr>
                <w:color w:val="7030A0"/>
              </w:rPr>
              <w:t xml:space="preserve">Assessing the Big Idea Probe: Leaf Pack Experiment </w:t>
            </w:r>
            <w:r w:rsidR="006370E9" w:rsidRPr="006F0BAA">
              <w:rPr>
                <w:color w:val="000000" w:themeColor="text1"/>
              </w:rPr>
              <w:t xml:space="preserve">and </w:t>
            </w:r>
            <w:r w:rsidR="006370E9" w:rsidRPr="006F0BAA">
              <w:rPr>
                <w:color w:val="00B050"/>
              </w:rPr>
              <w:t xml:space="preserve">Using Big Idea Probes </w:t>
            </w:r>
            <w:r w:rsidR="006370E9" w:rsidRPr="006F0BAA">
              <w:rPr>
                <w:color w:val="000000" w:themeColor="text1"/>
              </w:rPr>
              <w:t xml:space="preserve">for </w:t>
            </w:r>
            <w:r>
              <w:t>suggestions about how to use the Big Idea Probe.</w:t>
            </w:r>
          </w:p>
        </w:tc>
      </w:tr>
      <w:tr w:rsidR="0035578A" w:rsidRPr="00105290" w14:paraId="1D42E2DB" w14:textId="77777777" w:rsidTr="00EE2EAC">
        <w:trPr>
          <w:trHeight w:val="350"/>
        </w:trPr>
        <w:tc>
          <w:tcPr>
            <w:tcW w:w="9535" w:type="dxa"/>
          </w:tcPr>
          <w:p w14:paraId="2A059F69" w14:textId="77777777" w:rsidR="0035578A" w:rsidRPr="00E23234" w:rsidRDefault="0035578A" w:rsidP="002C136D">
            <w:pPr>
              <w:pStyle w:val="ListParagraph"/>
              <w:numPr>
                <w:ilvl w:val="0"/>
                <w:numId w:val="50"/>
              </w:numPr>
              <w:rPr>
                <w:b/>
              </w:rPr>
            </w:pPr>
            <w:r w:rsidRPr="00E23234">
              <w:rPr>
                <w:b/>
              </w:rPr>
              <w:t>Have a discussion to complete the Learning Tracking Tool for this activity.</w:t>
            </w:r>
          </w:p>
          <w:p w14:paraId="34C14D4C" w14:textId="47FE4747" w:rsidR="0035578A" w:rsidRDefault="0035578A" w:rsidP="0035578A">
            <w:r>
              <w:t xml:space="preserve">Show </w:t>
            </w:r>
            <w:r w:rsidR="00596A3A">
              <w:t>Slide</w:t>
            </w:r>
            <w:r>
              <w:t xml:space="preserve"> 1</w:t>
            </w:r>
            <w:r w:rsidR="007463F2">
              <w:t>9</w:t>
            </w:r>
            <w:r>
              <w:t xml:space="preserve"> of the</w:t>
            </w:r>
            <w:r w:rsidRPr="00EB0ABA">
              <w:rPr>
                <w:b/>
              </w:rPr>
              <w:t xml:space="preserve"> </w:t>
            </w:r>
            <w:r w:rsidR="007463F2" w:rsidRPr="00482065">
              <w:rPr>
                <w:color w:val="0E1AFE"/>
              </w:rPr>
              <w:t>5.4 Explaining How Fungi Grow: Biosynthesis PPT</w:t>
            </w:r>
            <w:r w:rsidRPr="00E65DA4">
              <w:rPr>
                <w:color w:val="0000FF"/>
              </w:rPr>
              <w:t>.</w:t>
            </w:r>
          </w:p>
          <w:p w14:paraId="76BF2164" w14:textId="77777777" w:rsidR="0035578A" w:rsidRPr="00EB0ABA" w:rsidRDefault="0035578A" w:rsidP="002C136D">
            <w:pPr>
              <w:pStyle w:val="ListParagraph"/>
              <w:numPr>
                <w:ilvl w:val="0"/>
                <w:numId w:val="49"/>
              </w:numPr>
              <w:ind w:left="360"/>
              <w:rPr>
                <w:b/>
              </w:rPr>
            </w:pPr>
            <w:r>
              <w:t xml:space="preserve">Pass out a </w:t>
            </w:r>
            <w:r w:rsidRPr="0030439C">
              <w:rPr>
                <w:color w:val="0000FF"/>
              </w:rPr>
              <w:t xml:space="preserve">Learning Tracking Tool for </w:t>
            </w:r>
            <w:r>
              <w:rPr>
                <w:color w:val="0000FF"/>
              </w:rPr>
              <w:t>Decomposers</w:t>
            </w:r>
            <w:r w:rsidRPr="0030439C">
              <w:rPr>
                <w:color w:val="0000FF"/>
              </w:rPr>
              <w:t xml:space="preserve"> </w:t>
            </w:r>
            <w:r>
              <w:t>to each student.</w:t>
            </w:r>
          </w:p>
          <w:p w14:paraId="1D70EFCB" w14:textId="6CD36C77" w:rsidR="0035578A" w:rsidRPr="00353572" w:rsidRDefault="0035578A" w:rsidP="002C136D">
            <w:pPr>
              <w:pStyle w:val="ListParagraph"/>
              <w:numPr>
                <w:ilvl w:val="0"/>
                <w:numId w:val="49"/>
              </w:numPr>
              <w:ind w:left="360"/>
              <w:rPr>
                <w:b/>
              </w:rPr>
            </w:pPr>
            <w:r>
              <w:lastRenderedPageBreak/>
              <w:t>Have students write the activity chunk name in the first column, "</w:t>
            </w:r>
            <w:r w:rsidR="007463F2">
              <w:t>Explaining How Decomposers Grow</w:t>
            </w:r>
            <w:r>
              <w:t>"</w:t>
            </w:r>
            <w:r w:rsidR="007463F2">
              <w:t xml:space="preserve"> and their role as the “Explainer.”</w:t>
            </w:r>
          </w:p>
          <w:p w14:paraId="10ABF8F8" w14:textId="77777777" w:rsidR="0035578A" w:rsidRPr="00353572" w:rsidRDefault="0035578A" w:rsidP="002C136D">
            <w:pPr>
              <w:pStyle w:val="ListParagraph"/>
              <w:numPr>
                <w:ilvl w:val="0"/>
                <w:numId w:val="49"/>
              </w:numPr>
              <w:ind w:left="360"/>
              <w:rPr>
                <w:b/>
              </w:rPr>
            </w:pPr>
            <w:r>
              <w:t>Have a class discussion about what students did during the activity chunk. When you come to consensus as a class, have students record the answer in the second column of the tool.</w:t>
            </w:r>
          </w:p>
          <w:p w14:paraId="307AFABE" w14:textId="77777777" w:rsidR="0035578A" w:rsidRPr="00EB0ABA" w:rsidRDefault="0035578A" w:rsidP="002C136D">
            <w:pPr>
              <w:pStyle w:val="ListParagraph"/>
              <w:numPr>
                <w:ilvl w:val="0"/>
                <w:numId w:val="49"/>
              </w:numPr>
              <w:ind w:left="360"/>
              <w:rPr>
                <w:b/>
              </w:rPr>
            </w:pPr>
            <w:r>
              <w:t>Have a class discussion about what students figured out during the activity chunk that will help them in answering the unit driving question. When you come to consensus as a class, have students record the answer in the third column of the tool.</w:t>
            </w:r>
          </w:p>
          <w:p w14:paraId="78F20AC9" w14:textId="77777777" w:rsidR="0035578A" w:rsidRPr="00EB0ABA" w:rsidRDefault="0035578A" w:rsidP="002C136D">
            <w:pPr>
              <w:pStyle w:val="ListParagraph"/>
              <w:numPr>
                <w:ilvl w:val="0"/>
                <w:numId w:val="49"/>
              </w:numPr>
              <w:ind w:left="360"/>
              <w:rPr>
                <w:b/>
              </w:rPr>
            </w:pPr>
            <w:r>
              <w:t xml:space="preserve">Have a class discussion about what students are wondering now that will help them move towards answering the unit driving question. Have students record the questions in the fourth column of the tool. </w:t>
            </w:r>
          </w:p>
          <w:p w14:paraId="7894B0F6" w14:textId="77777777" w:rsidR="0035578A" w:rsidRPr="00EB0ABA" w:rsidRDefault="0035578A" w:rsidP="002C136D">
            <w:pPr>
              <w:pStyle w:val="ListParagraph"/>
              <w:numPr>
                <w:ilvl w:val="0"/>
                <w:numId w:val="49"/>
              </w:numPr>
              <w:ind w:left="360"/>
              <w:rPr>
                <w:b/>
              </w:rPr>
            </w:pPr>
            <w:r>
              <w:t xml:space="preserve">Have students keep their Learning Tracking Tool for future activities. </w:t>
            </w:r>
          </w:p>
          <w:p w14:paraId="7B55B597" w14:textId="77777777" w:rsidR="0035578A" w:rsidRPr="007A542A" w:rsidRDefault="0035578A" w:rsidP="002C136D">
            <w:pPr>
              <w:pStyle w:val="ListParagraph"/>
              <w:numPr>
                <w:ilvl w:val="0"/>
                <w:numId w:val="49"/>
              </w:numPr>
              <w:ind w:left="360"/>
              <w:rPr>
                <w:b/>
              </w:rPr>
            </w:pPr>
            <w:r>
              <w:t>Example Learning Tracking Tool</w:t>
            </w:r>
          </w:p>
          <w:tbl>
            <w:tblPr>
              <w:tblStyle w:val="TableGrid"/>
              <w:tblW w:w="8947" w:type="dxa"/>
              <w:tblInd w:w="295" w:type="dxa"/>
              <w:tblLayout w:type="fixed"/>
              <w:tblLook w:val="04A0" w:firstRow="1" w:lastRow="0" w:firstColumn="1" w:lastColumn="0" w:noHBand="0" w:noVBand="1"/>
            </w:tblPr>
            <w:tblGrid>
              <w:gridCol w:w="1761"/>
              <w:gridCol w:w="2143"/>
              <w:gridCol w:w="2488"/>
              <w:gridCol w:w="2555"/>
            </w:tblGrid>
            <w:tr w:rsidR="0035578A" w14:paraId="641802AD" w14:textId="77777777" w:rsidTr="007C1AA0">
              <w:trPr>
                <w:trHeight w:val="208"/>
              </w:trPr>
              <w:tc>
                <w:tcPr>
                  <w:tcW w:w="1761" w:type="dxa"/>
                  <w:vAlign w:val="center"/>
                </w:tcPr>
                <w:p w14:paraId="2224552C" w14:textId="77777777" w:rsidR="0035578A" w:rsidRDefault="0035578A" w:rsidP="0035578A">
                  <w:pPr>
                    <w:pStyle w:val="ListParagraph"/>
                    <w:numPr>
                      <w:ilvl w:val="0"/>
                      <w:numId w:val="0"/>
                    </w:numPr>
                    <w:jc w:val="center"/>
                  </w:pPr>
                  <w:r w:rsidRPr="00391F73">
                    <w:rPr>
                      <w:b/>
                    </w:rPr>
                    <w:t>Activity</w:t>
                  </w:r>
                  <w:r>
                    <w:rPr>
                      <w:b/>
                    </w:rPr>
                    <w:t xml:space="preserve"> Chunk</w:t>
                  </w:r>
                </w:p>
              </w:tc>
              <w:tc>
                <w:tcPr>
                  <w:tcW w:w="2143" w:type="dxa"/>
                  <w:vAlign w:val="center"/>
                </w:tcPr>
                <w:p w14:paraId="66E44170" w14:textId="77777777" w:rsidR="0035578A" w:rsidRPr="00391F73" w:rsidRDefault="0035578A" w:rsidP="0035578A">
                  <w:pPr>
                    <w:pStyle w:val="ListParagraph"/>
                    <w:numPr>
                      <w:ilvl w:val="0"/>
                      <w:numId w:val="0"/>
                    </w:numPr>
                    <w:jc w:val="center"/>
                    <w:rPr>
                      <w:b/>
                    </w:rPr>
                  </w:pPr>
                  <w:r>
                    <w:rPr>
                      <w:b/>
                    </w:rPr>
                    <w:t>What Did We Do?</w:t>
                  </w:r>
                </w:p>
              </w:tc>
              <w:tc>
                <w:tcPr>
                  <w:tcW w:w="2488" w:type="dxa"/>
                  <w:vAlign w:val="center"/>
                </w:tcPr>
                <w:p w14:paraId="5DAF5854" w14:textId="77777777" w:rsidR="0035578A" w:rsidRDefault="0035578A" w:rsidP="0035578A">
                  <w:pPr>
                    <w:pStyle w:val="ListParagraph"/>
                    <w:ind w:left="0"/>
                    <w:jc w:val="center"/>
                  </w:pPr>
                  <w:r>
                    <w:rPr>
                      <w:b/>
                    </w:rPr>
                    <w:t>What Did We Figure Out?</w:t>
                  </w:r>
                </w:p>
              </w:tc>
              <w:tc>
                <w:tcPr>
                  <w:tcW w:w="2555" w:type="dxa"/>
                  <w:vAlign w:val="center"/>
                </w:tcPr>
                <w:p w14:paraId="2ADC64E9" w14:textId="77777777" w:rsidR="0035578A" w:rsidRPr="001B378C" w:rsidRDefault="0035578A" w:rsidP="0035578A">
                  <w:pPr>
                    <w:pStyle w:val="ListParagraph"/>
                    <w:numPr>
                      <w:ilvl w:val="0"/>
                      <w:numId w:val="0"/>
                    </w:numPr>
                    <w:jc w:val="center"/>
                    <w:rPr>
                      <w:b/>
                      <w:bCs/>
                    </w:rPr>
                  </w:pPr>
                  <w:r w:rsidRPr="001B378C">
                    <w:rPr>
                      <w:b/>
                      <w:bCs/>
                    </w:rPr>
                    <w:t>What Are We Asking Now?</w:t>
                  </w:r>
                </w:p>
              </w:tc>
            </w:tr>
            <w:tr w:rsidR="007463F2" w14:paraId="0DAFA208" w14:textId="77777777" w:rsidTr="007C1AA0">
              <w:trPr>
                <w:trHeight w:val="1178"/>
              </w:trPr>
              <w:tc>
                <w:tcPr>
                  <w:tcW w:w="1761" w:type="dxa"/>
                  <w:vAlign w:val="center"/>
                </w:tcPr>
                <w:p w14:paraId="5B845467" w14:textId="77777777" w:rsidR="007463F2" w:rsidRDefault="007463F2" w:rsidP="007463F2">
                  <w:pPr>
                    <w:pStyle w:val="ListParagraph"/>
                    <w:numPr>
                      <w:ilvl w:val="0"/>
                      <w:numId w:val="0"/>
                    </w:numPr>
                    <w:jc w:val="center"/>
                  </w:pPr>
                  <w:r>
                    <w:t>Explaining How Decomposers Grow</w:t>
                  </w:r>
                </w:p>
                <w:p w14:paraId="605C6BCD" w14:textId="77777777" w:rsidR="007463F2" w:rsidRDefault="007463F2" w:rsidP="007463F2">
                  <w:pPr>
                    <w:pStyle w:val="ListParagraph"/>
                    <w:numPr>
                      <w:ilvl w:val="0"/>
                      <w:numId w:val="0"/>
                    </w:numPr>
                    <w:jc w:val="center"/>
                  </w:pPr>
                </w:p>
                <w:p w14:paraId="082BA45B" w14:textId="0F7CC70C" w:rsidR="007463F2" w:rsidRPr="00445AA8" w:rsidRDefault="007463F2" w:rsidP="007463F2">
                  <w:pPr>
                    <w:pStyle w:val="ListParagraph"/>
                    <w:numPr>
                      <w:ilvl w:val="0"/>
                      <w:numId w:val="0"/>
                    </w:numPr>
                    <w:jc w:val="center"/>
                  </w:pPr>
                  <w:r>
                    <w:t>Explainer</w:t>
                  </w:r>
                </w:p>
              </w:tc>
              <w:tc>
                <w:tcPr>
                  <w:tcW w:w="2143" w:type="dxa"/>
                </w:tcPr>
                <w:p w14:paraId="0D4CF40E" w14:textId="1CDB2DB8" w:rsidR="007463F2" w:rsidRPr="007463F2" w:rsidRDefault="007463F2" w:rsidP="007463F2">
                  <w:pPr>
                    <w:pStyle w:val="standard"/>
                    <w:ind w:firstLine="0"/>
                    <w:rPr>
                      <w:szCs w:val="22"/>
                    </w:rPr>
                  </w:pPr>
                  <w:r w:rsidRPr="007463F2">
                    <w:t xml:space="preserve">Use molecular models and </w:t>
                  </w:r>
                  <w:r w:rsidRPr="007463F2">
                    <w:rPr>
                      <w:color w:val="0432FF"/>
                    </w:rPr>
                    <w:t>Explanations Tools</w:t>
                  </w:r>
                  <w:r w:rsidRPr="007463F2">
                    <w:t xml:space="preserve"> to explain digestion and biosynthesis in mushrooms.</w:t>
                  </w:r>
                </w:p>
              </w:tc>
              <w:tc>
                <w:tcPr>
                  <w:tcW w:w="2488" w:type="dxa"/>
                </w:tcPr>
                <w:p w14:paraId="5C3B6B04" w14:textId="7F4854A1" w:rsidR="007463F2" w:rsidRPr="007463F2" w:rsidRDefault="007463F2" w:rsidP="007463F2">
                  <w:pPr>
                    <w:pStyle w:val="standard"/>
                    <w:ind w:firstLine="0"/>
                    <w:rPr>
                      <w:szCs w:val="22"/>
                    </w:rPr>
                  </w:pPr>
                  <w:r w:rsidRPr="007463F2">
                    <w:t>Mushrooms break large organic molecules into small organic molecules outside their bodies (digestion) and then make new large organic molecules in their cells (biosynthesis).</w:t>
                  </w:r>
                </w:p>
              </w:tc>
              <w:tc>
                <w:tcPr>
                  <w:tcW w:w="2555" w:type="dxa"/>
                </w:tcPr>
                <w:p w14:paraId="6E855F8D" w14:textId="7B2F37AF" w:rsidR="007463F2" w:rsidRPr="007463F2" w:rsidRDefault="007463F2" w:rsidP="007463F2">
                  <w:pPr>
                    <w:pStyle w:val="standard"/>
                    <w:ind w:firstLine="0"/>
                    <w:rPr>
                      <w:szCs w:val="22"/>
                    </w:rPr>
                  </w:pPr>
                  <w:r w:rsidRPr="007463F2">
                    <w:t>How do other decomposers grow, move, and function?</w:t>
                  </w:r>
                </w:p>
              </w:tc>
            </w:tr>
          </w:tbl>
          <w:p w14:paraId="50CE814A" w14:textId="77777777" w:rsidR="0035578A" w:rsidRDefault="0035578A" w:rsidP="002C136D">
            <w:pPr>
              <w:pStyle w:val="ListParagraph"/>
              <w:numPr>
                <w:ilvl w:val="0"/>
                <w:numId w:val="50"/>
              </w:numPr>
              <w:rPr>
                <w:b/>
              </w:rPr>
            </w:pPr>
          </w:p>
        </w:tc>
      </w:tr>
      <w:tr w:rsidR="00482065" w:rsidRPr="00105290" w14:paraId="4F54AD82" w14:textId="77777777" w:rsidTr="00EE2EAC">
        <w:trPr>
          <w:trHeight w:val="350"/>
        </w:trPr>
        <w:tc>
          <w:tcPr>
            <w:tcW w:w="9535" w:type="dxa"/>
          </w:tcPr>
          <w:p w14:paraId="02F93B6C" w14:textId="77777777" w:rsidR="00482065" w:rsidRDefault="00482065" w:rsidP="002C136D">
            <w:pPr>
              <w:pStyle w:val="ListParagraph"/>
              <w:numPr>
                <w:ilvl w:val="0"/>
                <w:numId w:val="50"/>
              </w:numPr>
              <w:rPr>
                <w:b/>
              </w:rPr>
            </w:pPr>
            <w:r>
              <w:rPr>
                <w:b/>
              </w:rPr>
              <w:lastRenderedPageBreak/>
              <w:t>Have students complete an exit ticket.</w:t>
            </w:r>
          </w:p>
          <w:p w14:paraId="3DA4CCA8" w14:textId="600C7BB5" w:rsidR="00482065" w:rsidRPr="003760DE" w:rsidRDefault="00482065" w:rsidP="003760DE">
            <w:pPr>
              <w:rPr>
                <w:color w:val="0E1AFE"/>
              </w:rPr>
            </w:pPr>
            <w:r w:rsidRPr="0070543E">
              <w:t xml:space="preserve">Show </w:t>
            </w:r>
            <w:r w:rsidR="00596A3A">
              <w:t>Slide</w:t>
            </w:r>
            <w:r>
              <w:t xml:space="preserve"> </w:t>
            </w:r>
            <w:r w:rsidR="007463F2">
              <w:t>20</w:t>
            </w:r>
            <w:r w:rsidRPr="00482065">
              <w:t xml:space="preserve"> of the </w:t>
            </w:r>
            <w:r w:rsidRPr="00482065">
              <w:rPr>
                <w:color w:val="0E1AFE"/>
              </w:rPr>
              <w:t>5.4 Explaining How Fungi Grow: Biosynthesis PPT.</w:t>
            </w:r>
          </w:p>
          <w:p w14:paraId="764C14C8" w14:textId="40F36811" w:rsidR="00482065" w:rsidRDefault="00482065" w:rsidP="002C136D">
            <w:pPr>
              <w:pStyle w:val="ListParagraph"/>
              <w:numPr>
                <w:ilvl w:val="0"/>
                <w:numId w:val="56"/>
              </w:numPr>
              <w:ind w:left="332"/>
            </w:pPr>
            <w:r w:rsidRPr="0070543E">
              <w:t>On a sheet of paper or a sticky note, have students individually answer the exit ticket questions. Depending on time, you may have students answer both questions, assign students to answer a particular question, or let students choose one question to answer. Collect and review the answers.</w:t>
            </w:r>
          </w:p>
          <w:p w14:paraId="24AC8C7F" w14:textId="77777777" w:rsidR="003760DE" w:rsidRPr="003760DE" w:rsidRDefault="003760DE" w:rsidP="002C136D">
            <w:pPr>
              <w:pStyle w:val="ListParagraph"/>
              <w:numPr>
                <w:ilvl w:val="0"/>
                <w:numId w:val="56"/>
              </w:numPr>
              <w:ind w:left="692"/>
            </w:pPr>
            <w:r w:rsidRPr="003760DE">
              <w:t>Conclusions: How does a mushroom grow on the cellular scale?</w:t>
            </w:r>
          </w:p>
          <w:p w14:paraId="54EC1B22" w14:textId="0A969824" w:rsidR="003760DE" w:rsidRDefault="003760DE" w:rsidP="002C136D">
            <w:pPr>
              <w:pStyle w:val="ListParagraph"/>
              <w:numPr>
                <w:ilvl w:val="0"/>
                <w:numId w:val="56"/>
              </w:numPr>
              <w:ind w:left="692"/>
            </w:pPr>
            <w:r w:rsidRPr="003760DE">
              <w:t>Predictions: How do you think what we have learned about mushroom applies to other decomposers?</w:t>
            </w:r>
          </w:p>
          <w:p w14:paraId="009AD7C7" w14:textId="5FC62EFF" w:rsidR="00482065" w:rsidRDefault="00482065" w:rsidP="002C136D">
            <w:pPr>
              <w:pStyle w:val="ListParagraph"/>
              <w:numPr>
                <w:ilvl w:val="0"/>
                <w:numId w:val="56"/>
              </w:numPr>
              <w:ind w:left="332"/>
              <w:rPr>
                <w:b/>
              </w:rPr>
            </w:pPr>
            <w:r w:rsidRPr="0070543E">
              <w:t xml:space="preserve">The conclusions question will provide you with information about what your students are taking away from the activity. Student answers to the conclusions question can be used on the </w:t>
            </w:r>
            <w:r w:rsidRPr="000248FF">
              <w:rPr>
                <w:color w:val="24B05D"/>
              </w:rPr>
              <w:t>Driving Question Board</w:t>
            </w:r>
            <w:r w:rsidRPr="0070543E">
              <w:t xml:space="preserve"> (if you are using one). The predictions question allows students to begin thinking about the next activity and allows you to assess their current ideas as you prepare for the next activity. Student answers to the predictions question can be used as a lead into the next activity.</w:t>
            </w:r>
          </w:p>
        </w:tc>
      </w:tr>
    </w:tbl>
    <w:p w14:paraId="4C13A7FB" w14:textId="77777777" w:rsidR="004745AD" w:rsidRPr="00D438F2" w:rsidRDefault="004745AD" w:rsidP="004745AD"/>
    <w:p w14:paraId="29201E34" w14:textId="77777777" w:rsidR="004745AD" w:rsidRPr="00D438F2" w:rsidRDefault="004745AD" w:rsidP="004745AD">
      <w:pPr>
        <w:pStyle w:val="Heading2"/>
      </w:pPr>
      <w:r>
        <w:rPr>
          <w:color w:val="FF0000"/>
        </w:rPr>
        <w:t xml:space="preserve">Tab 3: </w:t>
      </w:r>
      <w:r w:rsidRPr="00D438F2">
        <w:t>Assessment</w:t>
      </w:r>
    </w:p>
    <w:p w14:paraId="4E65B8BD" w14:textId="33367633" w:rsidR="004745AD" w:rsidRDefault="004745AD" w:rsidP="004745AD">
      <w:r w:rsidRPr="0009553F">
        <w:t xml:space="preserve">Use </w:t>
      </w:r>
      <w:r w:rsidRPr="00FB583B">
        <w:rPr>
          <w:color w:val="7030A0"/>
        </w:rPr>
        <w:t xml:space="preserve">5.4 Grading the Explanations Tools for Fungi Biosynthesis </w:t>
      </w:r>
      <w:r>
        <w:t>to grade student responses. This worksheet has “grading” in the title (instead of “assessing”) because a</w:t>
      </w:r>
      <w:r w:rsidRPr="0009553F">
        <w:t xml:space="preserve">t this point, students can be held accountable for correct answers. If students are still struggling with these concepts, you may want to revisit parts of the </w:t>
      </w:r>
      <w:r>
        <w:t>activity</w:t>
      </w:r>
      <w:r w:rsidRPr="0009553F">
        <w:t xml:space="preserve"> they are finding difficult</w:t>
      </w:r>
      <w:r>
        <w:t xml:space="preserve">. Use the </w:t>
      </w:r>
      <w:r w:rsidR="003760DE" w:rsidRPr="003760DE">
        <w:rPr>
          <w:color w:val="7030A0"/>
        </w:rPr>
        <w:t>Assessing</w:t>
      </w:r>
      <w:r w:rsidRPr="003760DE">
        <w:rPr>
          <w:color w:val="7030A0"/>
        </w:rPr>
        <w:t xml:space="preserve"> the Matter Tracing Tool for Decomposers</w:t>
      </w:r>
      <w:r>
        <w:rPr>
          <w:color w:val="0432FF"/>
        </w:rPr>
        <w:t xml:space="preserve"> </w:t>
      </w:r>
      <w:r>
        <w:rPr>
          <w:color w:val="000000" w:themeColor="text1"/>
        </w:rPr>
        <w:t xml:space="preserve">to </w:t>
      </w:r>
      <w:r w:rsidR="003760DE">
        <w:rPr>
          <w:color w:val="000000" w:themeColor="text1"/>
        </w:rPr>
        <w:t>assess</w:t>
      </w:r>
      <w:r>
        <w:rPr>
          <w:color w:val="000000" w:themeColor="text1"/>
        </w:rPr>
        <w:t xml:space="preserve"> the </w:t>
      </w:r>
      <w:r w:rsidR="003760DE">
        <w:rPr>
          <w:color w:val="000000" w:themeColor="text1"/>
        </w:rPr>
        <w:t>t</w:t>
      </w:r>
      <w:r>
        <w:rPr>
          <w:color w:val="000000" w:themeColor="text1"/>
        </w:rPr>
        <w:t>ool.</w:t>
      </w:r>
    </w:p>
    <w:p w14:paraId="61A09929" w14:textId="77777777" w:rsidR="004745AD" w:rsidRDefault="004745AD" w:rsidP="004745AD">
      <w:pPr>
        <w:pStyle w:val="Heading2"/>
      </w:pPr>
      <w:r w:rsidRPr="00B517E1">
        <w:rPr>
          <w:color w:val="FF0000"/>
        </w:rPr>
        <w:lastRenderedPageBreak/>
        <w:t>Tab 4</w:t>
      </w:r>
      <w:r>
        <w:t>: Differentiation &amp;</w:t>
      </w:r>
      <w:r w:rsidRPr="00761F92">
        <w:t xml:space="preserve"> </w:t>
      </w:r>
      <w:r w:rsidRPr="00D438F2">
        <w:t>Extending the Learning</w:t>
      </w:r>
      <w:r>
        <w:t xml:space="preserve"> </w:t>
      </w:r>
    </w:p>
    <w:p w14:paraId="69209B60" w14:textId="77777777" w:rsidR="004745AD" w:rsidRDefault="004745AD" w:rsidP="004745AD">
      <w:pPr>
        <w:pStyle w:val="Heading3"/>
        <w:rPr>
          <w:color w:val="FF0000"/>
        </w:rPr>
      </w:pPr>
      <w:r>
        <w:t xml:space="preserve">Differentiation </w:t>
      </w:r>
      <w:r>
        <w:rPr>
          <w:color w:val="FF0000"/>
        </w:rPr>
        <w:t>(Accordion)</w:t>
      </w:r>
    </w:p>
    <w:p w14:paraId="581EB7EF" w14:textId="77777777" w:rsidR="00E161AB" w:rsidRPr="00A95EFC" w:rsidRDefault="00E161AB" w:rsidP="00E161AB">
      <w:pPr>
        <w:pStyle w:val="ListParagraph"/>
        <w:numPr>
          <w:ilvl w:val="0"/>
          <w:numId w:val="30"/>
        </w:numPr>
        <w:spacing w:after="0"/>
        <w:ind w:left="360"/>
      </w:pPr>
      <w:r w:rsidRPr="00467E6E">
        <w:rPr>
          <w:color w:val="000000"/>
        </w:rPr>
        <w:t xml:space="preserve">You may want students to first complete </w:t>
      </w:r>
      <w:r>
        <w:rPr>
          <w:color w:val="000000"/>
        </w:rPr>
        <w:t>the front side of the</w:t>
      </w:r>
      <w:r w:rsidRPr="00467E6E">
        <w:rPr>
          <w:color w:val="000000"/>
        </w:rPr>
        <w:t xml:space="preserve"> Explanations Tool </w:t>
      </w:r>
      <w:r>
        <w:rPr>
          <w:color w:val="000000"/>
        </w:rPr>
        <w:t xml:space="preserve">with the graphic organizer </w:t>
      </w:r>
      <w:r w:rsidRPr="00467E6E">
        <w:rPr>
          <w:color w:val="000000"/>
        </w:rPr>
        <w:t>and check it together as a class to confirm that the arrows and responses to the prompts are correct. Then, students can use the corrected graphic organizer as a tool to construct their written explanation.</w:t>
      </w:r>
    </w:p>
    <w:p w14:paraId="2D833E51" w14:textId="77F8088C" w:rsidR="00E161AB" w:rsidRPr="00E161AB" w:rsidRDefault="00E161AB" w:rsidP="00E161AB">
      <w:pPr>
        <w:pStyle w:val="ListParagraph"/>
        <w:numPr>
          <w:ilvl w:val="0"/>
          <w:numId w:val="8"/>
        </w:numPr>
        <w:jc w:val="both"/>
        <w:rPr>
          <w:color w:val="0000FF"/>
        </w:rPr>
      </w:pPr>
      <w:r>
        <w:rPr>
          <w:color w:val="000000"/>
        </w:rPr>
        <w:t>After students complete</w:t>
      </w:r>
      <w:r w:rsidRPr="00361C2F">
        <w:rPr>
          <w:color w:val="000000"/>
        </w:rPr>
        <w:t xml:space="preserve"> </w:t>
      </w:r>
      <w:r w:rsidRPr="00361C2F">
        <w:rPr>
          <w:color w:val="000000" w:themeColor="text1"/>
        </w:rPr>
        <w:t>the</w:t>
      </w:r>
      <w:r>
        <w:t xml:space="preserve"> </w:t>
      </w:r>
      <w:r>
        <w:rPr>
          <w:color w:val="0000FF"/>
        </w:rPr>
        <w:t xml:space="preserve">Matter Tracing Tool for Decomposers, </w:t>
      </w:r>
      <w:r w:rsidRPr="00E161AB">
        <w:rPr>
          <w:color w:val="000000"/>
        </w:rPr>
        <w:t>post in the classroom so students can refer back to it</w:t>
      </w:r>
    </w:p>
    <w:p w14:paraId="1EFA71E2" w14:textId="107F42F5" w:rsidR="00E161AB" w:rsidRPr="00361C2F" w:rsidRDefault="00E161AB" w:rsidP="00E161AB">
      <w:pPr>
        <w:pStyle w:val="ListParagraph"/>
        <w:numPr>
          <w:ilvl w:val="0"/>
          <w:numId w:val="30"/>
        </w:numPr>
        <w:ind w:left="360"/>
      </w:pPr>
      <w:r w:rsidRPr="00361C2F">
        <w:rPr>
          <w:color w:val="000000"/>
        </w:rPr>
        <w:t xml:space="preserve">Encourage students to explain verbally as well as writing on the </w:t>
      </w:r>
      <w:r w:rsidR="002A2C7C">
        <w:rPr>
          <w:color w:val="000000"/>
        </w:rPr>
        <w:t>Matter Tracing Tool</w:t>
      </w:r>
    </w:p>
    <w:p w14:paraId="08EFB762" w14:textId="77777777" w:rsidR="00E161AB" w:rsidRPr="00361C2F" w:rsidRDefault="00E161AB" w:rsidP="00E161AB">
      <w:pPr>
        <w:pStyle w:val="ListParagraph"/>
        <w:numPr>
          <w:ilvl w:val="0"/>
          <w:numId w:val="30"/>
        </w:numPr>
        <w:ind w:left="360"/>
      </w:pPr>
      <w:r w:rsidRPr="00361C2F">
        <w:rPr>
          <w:color w:val="000000"/>
        </w:rPr>
        <w:t>Refer to the word wall for questions on Biosynthesis related vocabulary</w:t>
      </w:r>
    </w:p>
    <w:p w14:paraId="6F5ADAA1" w14:textId="672AB6A2" w:rsidR="00E161AB" w:rsidRDefault="00E161AB" w:rsidP="00E161AB">
      <w:pPr>
        <w:pStyle w:val="ListParagraph"/>
        <w:numPr>
          <w:ilvl w:val="0"/>
          <w:numId w:val="30"/>
        </w:numPr>
        <w:ind w:left="360"/>
      </w:pPr>
      <w:r w:rsidRPr="00361C2F">
        <w:rPr>
          <w:color w:val="000000"/>
        </w:rPr>
        <w:t xml:space="preserve">Provide sentence stems to help students answer questions on </w:t>
      </w:r>
      <w:r>
        <w:rPr>
          <w:color w:val="0000FF"/>
        </w:rPr>
        <w:t>Big Idea Probe: Leaf Pack Experiment?</w:t>
      </w:r>
    </w:p>
    <w:p w14:paraId="22F597C8" w14:textId="77777777" w:rsidR="004745AD" w:rsidRDefault="004745AD" w:rsidP="004745AD"/>
    <w:p w14:paraId="42CC8855" w14:textId="77777777" w:rsidR="004745AD" w:rsidRDefault="004745AD" w:rsidP="004745AD">
      <w:pPr>
        <w:pStyle w:val="Heading3"/>
      </w:pPr>
      <w:r>
        <w:t xml:space="preserve">Modifications </w:t>
      </w:r>
      <w:r>
        <w:rPr>
          <w:color w:val="FF0000"/>
        </w:rPr>
        <w:t>(Accordion)</w:t>
      </w:r>
    </w:p>
    <w:p w14:paraId="6E4C9907" w14:textId="77777777" w:rsidR="004745AD" w:rsidRDefault="004745AD" w:rsidP="004745AD">
      <w:r>
        <w:t xml:space="preserve">The </w:t>
      </w:r>
      <w:r w:rsidRPr="00FF49EB">
        <w:rPr>
          <w:color w:val="00B050"/>
        </w:rPr>
        <w:t xml:space="preserve">Three Questions Explanation Checklist </w:t>
      </w:r>
      <w:r>
        <w:t xml:space="preserve">on the back of the </w:t>
      </w:r>
      <w:r w:rsidRPr="00FF49EB">
        <w:rPr>
          <w:color w:val="00B050"/>
        </w:rPr>
        <w:t xml:space="preserve">Three Questions Handout </w:t>
      </w:r>
      <w:r>
        <w:t xml:space="preserve">can be used to scaffold students’ explanations in many ways. </w:t>
      </w:r>
    </w:p>
    <w:p w14:paraId="0B979B01" w14:textId="77777777" w:rsidR="004745AD" w:rsidRDefault="004745AD" w:rsidP="002C136D">
      <w:pPr>
        <w:pStyle w:val="ListParagraph"/>
        <w:numPr>
          <w:ilvl w:val="0"/>
          <w:numId w:val="39"/>
        </w:numPr>
        <w:spacing w:after="0"/>
      </w:pPr>
      <w:r>
        <w:t xml:space="preserve">Students refer to the checklist as they are constructing their explanations. </w:t>
      </w:r>
    </w:p>
    <w:p w14:paraId="522239C6" w14:textId="77777777" w:rsidR="004745AD" w:rsidRDefault="004745AD" w:rsidP="002C136D">
      <w:pPr>
        <w:pStyle w:val="ListParagraph"/>
        <w:numPr>
          <w:ilvl w:val="0"/>
          <w:numId w:val="39"/>
        </w:numPr>
        <w:spacing w:after="0"/>
      </w:pPr>
      <w:r>
        <w:t>Students use the checklist as they are sharing and revising their explanations with a partner.</w:t>
      </w:r>
    </w:p>
    <w:p w14:paraId="060F348E" w14:textId="77777777" w:rsidR="004745AD" w:rsidRDefault="004745AD" w:rsidP="002C136D">
      <w:pPr>
        <w:pStyle w:val="ListParagraph"/>
        <w:numPr>
          <w:ilvl w:val="0"/>
          <w:numId w:val="39"/>
        </w:numPr>
        <w:spacing w:after="0"/>
      </w:pPr>
      <w:r>
        <w:t>Students use the checklist to critique and revise their final explanations.</w:t>
      </w:r>
    </w:p>
    <w:p w14:paraId="105FD3FA" w14:textId="77777777" w:rsidR="004745AD" w:rsidRDefault="004745AD" w:rsidP="002C136D">
      <w:pPr>
        <w:pStyle w:val="ListParagraph"/>
        <w:numPr>
          <w:ilvl w:val="0"/>
          <w:numId w:val="39"/>
        </w:numPr>
        <w:spacing w:after="0"/>
      </w:pPr>
      <w:r>
        <w:t>Students use the checklist to critique the example explanations for each unit.</w:t>
      </w:r>
    </w:p>
    <w:p w14:paraId="4753CDA0" w14:textId="77777777" w:rsidR="004745AD" w:rsidRDefault="004745AD" w:rsidP="002C136D">
      <w:pPr>
        <w:pStyle w:val="ListParagraph"/>
        <w:numPr>
          <w:ilvl w:val="0"/>
          <w:numId w:val="39"/>
        </w:numPr>
      </w:pPr>
      <w:r>
        <w:t>Students use the checklist to create and/or evaluate a whole-class consensus explanation.</w:t>
      </w:r>
    </w:p>
    <w:p w14:paraId="7504489E" w14:textId="77777777" w:rsidR="004745AD" w:rsidRDefault="004745AD" w:rsidP="004745AD">
      <w:pPr>
        <w:rPr>
          <w:b/>
          <w:sz w:val="28"/>
        </w:rPr>
      </w:pPr>
      <w:r>
        <w:t>We recommend using this checklist with a gradual release. As students improve in their ability to write their own explanations, they may rely on the checklist less.</w:t>
      </w:r>
    </w:p>
    <w:p w14:paraId="1DD1E39A" w14:textId="77777777" w:rsidR="00732B38" w:rsidRPr="004745AD" w:rsidRDefault="00732B38" w:rsidP="004745AD">
      <w:pPr>
        <w:pStyle w:val="Heading3"/>
      </w:pPr>
    </w:p>
    <w:sectPr w:rsidR="00732B38" w:rsidRPr="004745AD" w:rsidSect="00960864">
      <w:footerReference w:type="default" r:id="rId21"/>
      <w:pgSz w:w="12240" w:h="15840"/>
      <w:pgMar w:top="1440" w:right="1440" w:bottom="1440" w:left="1440" w:header="720"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355D20" w14:textId="77777777" w:rsidR="00C03F93" w:rsidRDefault="00C03F93" w:rsidP="00EC7FB3">
      <w:r>
        <w:separator/>
      </w:r>
    </w:p>
  </w:endnote>
  <w:endnote w:type="continuationSeparator" w:id="0">
    <w:p w14:paraId="1D5F046C" w14:textId="77777777" w:rsidR="00C03F93" w:rsidRDefault="00C03F93" w:rsidP="00EC7F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00000001" w:usb1="08070000" w:usb2="00000010" w:usb3="00000000" w:csb0="00020000" w:csb1="00000000"/>
  </w:font>
  <w:font w:name="Calibri">
    <w:panose1 w:val="020F0502020204030204"/>
    <w:charset w:val="00"/>
    <w:family w:val="swiss"/>
    <w:pitch w:val="variable"/>
    <w:sig w:usb0="E1002AFF" w:usb1="C000ACFF"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Lucida Grande">
    <w:altName w:val="Segoe UI"/>
    <w:panose1 w:val="020B0600040502020204"/>
    <w:charset w:val="00"/>
    <w:family w:val="swiss"/>
    <w:pitch w:val="variable"/>
    <w:sig w:usb0="E1000AEF" w:usb1="5000A1FF" w:usb2="00000000" w:usb3="00000000" w:csb0="000001BF" w:csb1="00000000"/>
  </w:font>
  <w:font w:name="New York">
    <w:panose1 w:val="020B0604020202020204"/>
    <w:charset w:val="4D"/>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AED696" w14:textId="77777777" w:rsidR="007C1AA0" w:rsidRDefault="007C1AA0" w:rsidP="004E164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56B0D76" w14:textId="77777777" w:rsidR="007C1AA0" w:rsidRDefault="007C1AA0" w:rsidP="007340AB">
    <w:pPr>
      <w:pStyle w:val="Footer"/>
      <w:ind w:right="360"/>
      <w:rPr>
        <w:rStyle w:val="PageNumber"/>
      </w:rPr>
    </w:pPr>
  </w:p>
  <w:p w14:paraId="06F040F6" w14:textId="77777777" w:rsidR="007C1AA0" w:rsidRDefault="007C1AA0" w:rsidP="00EC7F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45A214" w14:textId="6F531A6A" w:rsidR="007C1AA0" w:rsidRPr="00732B38" w:rsidRDefault="007C1AA0" w:rsidP="00FB3A56">
    <w:pPr>
      <w:pStyle w:val="Footer"/>
      <w:spacing w:after="0"/>
      <w:jc w:val="right"/>
      <w:rPr>
        <w:i/>
        <w:color w:val="000000" w:themeColor="text1"/>
        <w:sz w:val="16"/>
        <w:szCs w:val="16"/>
      </w:rPr>
    </w:pPr>
    <w:r w:rsidRPr="00732B38">
      <w:rPr>
        <w:i/>
        <w:color w:val="000000" w:themeColor="text1"/>
        <w:sz w:val="16"/>
        <w:szCs w:val="16"/>
      </w:rPr>
      <w:t>Decomposers Unit, Lesson 5</w:t>
    </w:r>
  </w:p>
  <w:p w14:paraId="2F67CA1C" w14:textId="77777777" w:rsidR="007C1AA0" w:rsidRPr="00FB3A56" w:rsidRDefault="007C1AA0" w:rsidP="00FB3A56">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Pr>
        <w:noProof/>
        <w:color w:val="000000" w:themeColor="text1"/>
        <w:sz w:val="16"/>
        <w:szCs w:val="16"/>
      </w:rPr>
      <w:t>4</w:t>
    </w:r>
    <w:r w:rsidRPr="00F538F4">
      <w:rPr>
        <w:color w:val="000000" w:themeColor="text1"/>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111883" w14:textId="40DB4775" w:rsidR="007C1AA0" w:rsidRPr="002B5F20" w:rsidRDefault="007C1AA0" w:rsidP="00FB3A56">
    <w:pPr>
      <w:pStyle w:val="Footer"/>
      <w:spacing w:after="0"/>
      <w:jc w:val="right"/>
      <w:rPr>
        <w:i/>
        <w:color w:val="FF0000"/>
        <w:sz w:val="16"/>
        <w:szCs w:val="16"/>
      </w:rPr>
    </w:pPr>
    <w:r>
      <w:rPr>
        <w:i/>
        <w:noProof/>
      </w:rPr>
      <w:drawing>
        <wp:anchor distT="0" distB="0" distL="114300" distR="114300" simplePos="0" relativeHeight="251675648" behindDoc="0" locked="0" layoutInCell="1" allowOverlap="1" wp14:anchorId="6B6AF650" wp14:editId="01784E62">
          <wp:simplePos x="0" y="0"/>
          <wp:positionH relativeFrom="margin">
            <wp:posOffset>0</wp:posOffset>
          </wp:positionH>
          <wp:positionV relativeFrom="paragraph">
            <wp:posOffset>0</wp:posOffset>
          </wp:positionV>
          <wp:extent cx="1596602" cy="362136"/>
          <wp:effectExtent l="0" t="0" r="3810" b="0"/>
          <wp:wrapNone/>
          <wp:docPr id="8" name="Picture 8"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tab/>
    </w:r>
    <w:r w:rsidRPr="00732B38">
      <w:rPr>
        <w:i/>
        <w:color w:val="000000" w:themeColor="text1"/>
        <w:sz w:val="16"/>
        <w:szCs w:val="16"/>
      </w:rPr>
      <w:t>Decomposers Unit, Lesson 5</w:t>
    </w:r>
  </w:p>
  <w:p w14:paraId="1EE60161" w14:textId="77777777" w:rsidR="007C1AA0" w:rsidRDefault="007C1AA0" w:rsidP="00FB3A56">
    <w:pPr>
      <w:pStyle w:val="Footer"/>
      <w:spacing w:after="0"/>
      <w:jc w:val="right"/>
      <w:rPr>
        <w:i/>
        <w:sz w:val="16"/>
        <w:szCs w:val="16"/>
      </w:rPr>
    </w:pPr>
    <w:r w:rsidRPr="008B5602">
      <w:rPr>
        <w:i/>
        <w:sz w:val="16"/>
        <w:szCs w:val="16"/>
      </w:rPr>
      <w:t>Carbon: Tran</w:t>
    </w:r>
    <w:r>
      <w:rPr>
        <w:i/>
        <w:sz w:val="16"/>
        <w:szCs w:val="16"/>
      </w:rPr>
      <w:t>sformations in Matter and Energy 2019</w:t>
    </w:r>
  </w:p>
  <w:p w14:paraId="78CFAB05" w14:textId="77777777" w:rsidR="007C1AA0" w:rsidRDefault="007C1AA0" w:rsidP="00FB3A56">
    <w:pPr>
      <w:pStyle w:val="Footer"/>
      <w:tabs>
        <w:tab w:val="clear" w:pos="4320"/>
        <w:tab w:val="clear" w:pos="8640"/>
        <w:tab w:val="left" w:pos="8160"/>
      </w:tabs>
      <w:jc w:val="right"/>
    </w:pPr>
    <w:r w:rsidRPr="008B5602">
      <w:rPr>
        <w:i/>
        <w:sz w:val="16"/>
        <w:szCs w:val="16"/>
      </w:rPr>
      <w:t>Michigan State University</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2E560" w14:textId="7D3D67DA" w:rsidR="007C1AA0" w:rsidRPr="00732B38" w:rsidRDefault="007C1AA0" w:rsidP="00960864">
    <w:pPr>
      <w:pStyle w:val="Footer"/>
      <w:spacing w:after="0"/>
      <w:jc w:val="right"/>
      <w:rPr>
        <w:i/>
        <w:color w:val="000000" w:themeColor="text1"/>
        <w:sz w:val="16"/>
        <w:szCs w:val="16"/>
      </w:rPr>
    </w:pPr>
    <w:r w:rsidRPr="00732B38">
      <w:rPr>
        <w:i/>
        <w:color w:val="000000" w:themeColor="text1"/>
        <w:sz w:val="16"/>
        <w:szCs w:val="16"/>
      </w:rPr>
      <w:t>Decomposers Unit, Lesson 5</w:t>
    </w:r>
  </w:p>
  <w:p w14:paraId="220672E3" w14:textId="77777777" w:rsidR="007C1AA0" w:rsidRPr="00960864" w:rsidRDefault="007C1AA0" w:rsidP="00960864">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Pr>
        <w:noProof/>
        <w:color w:val="000000" w:themeColor="text1"/>
        <w:sz w:val="16"/>
        <w:szCs w:val="16"/>
      </w:rPr>
      <w:t>5</w:t>
    </w:r>
    <w:r w:rsidRPr="00F538F4">
      <w:rPr>
        <w:color w:val="000000" w:themeColor="text1"/>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30DD82" w14:textId="77777777" w:rsidR="00C03F93" w:rsidRDefault="00C03F93" w:rsidP="00EC7FB3">
      <w:r>
        <w:separator/>
      </w:r>
    </w:p>
  </w:footnote>
  <w:footnote w:type="continuationSeparator" w:id="0">
    <w:p w14:paraId="4577806E" w14:textId="77777777" w:rsidR="00C03F93" w:rsidRDefault="00C03F93" w:rsidP="00EC7FB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646CF5"/>
    <w:multiLevelType w:val="hybridMultilevel"/>
    <w:tmpl w:val="48CC5278"/>
    <w:lvl w:ilvl="0" w:tplc="4EEAF89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9B23F4"/>
    <w:multiLevelType w:val="multilevel"/>
    <w:tmpl w:val="0D3AC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BF70BB"/>
    <w:multiLevelType w:val="hybridMultilevel"/>
    <w:tmpl w:val="EA5C83A6"/>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 w15:restartNumberingAfterBreak="0">
    <w:nsid w:val="07BC69B9"/>
    <w:multiLevelType w:val="hybridMultilevel"/>
    <w:tmpl w:val="58D8D8E6"/>
    <w:lvl w:ilvl="0" w:tplc="960EFBFC">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9D28F9"/>
    <w:multiLevelType w:val="hybridMultilevel"/>
    <w:tmpl w:val="307C6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947FF2"/>
    <w:multiLevelType w:val="hybridMultilevel"/>
    <w:tmpl w:val="107482B0"/>
    <w:lvl w:ilvl="0" w:tplc="04090001">
      <w:start w:val="1"/>
      <w:numFmt w:val="bullet"/>
      <w:lvlText w:val=""/>
      <w:lvlJc w:val="left"/>
      <w:pPr>
        <w:ind w:left="720" w:hanging="360"/>
      </w:pPr>
      <w:rPr>
        <w:rFonts w:ascii="Symbol" w:hAnsi="Symbo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8E1387"/>
    <w:multiLevelType w:val="hybridMultilevel"/>
    <w:tmpl w:val="8F2C22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593165"/>
    <w:multiLevelType w:val="hybridMultilevel"/>
    <w:tmpl w:val="70CE092A"/>
    <w:lvl w:ilvl="0" w:tplc="04090001">
      <w:start w:val="1"/>
      <w:numFmt w:val="bullet"/>
      <w:lvlText w:val=""/>
      <w:lvlJc w:val="left"/>
      <w:pPr>
        <w:ind w:left="360" w:hanging="360"/>
      </w:pPr>
      <w:rPr>
        <w:rFonts w:ascii="Symbol" w:hAnsi="Symbol"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1B50FF7"/>
    <w:multiLevelType w:val="hybridMultilevel"/>
    <w:tmpl w:val="74600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FF10D2"/>
    <w:multiLevelType w:val="hybridMultilevel"/>
    <w:tmpl w:val="0DD062F6"/>
    <w:lvl w:ilvl="0" w:tplc="5848284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2D3E72"/>
    <w:multiLevelType w:val="hybridMultilevel"/>
    <w:tmpl w:val="94424266"/>
    <w:lvl w:ilvl="0" w:tplc="50D458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45C2F2A"/>
    <w:multiLevelType w:val="hybridMultilevel"/>
    <w:tmpl w:val="516883B8"/>
    <w:lvl w:ilvl="0" w:tplc="1256D6FE">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893647D"/>
    <w:multiLevelType w:val="hybridMultilevel"/>
    <w:tmpl w:val="46208738"/>
    <w:lvl w:ilvl="0" w:tplc="07E681EE">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CF7CB7"/>
    <w:multiLevelType w:val="hybridMultilevel"/>
    <w:tmpl w:val="E29624AA"/>
    <w:lvl w:ilvl="0" w:tplc="0409000F">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92C60E6"/>
    <w:multiLevelType w:val="hybridMultilevel"/>
    <w:tmpl w:val="60700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38355F"/>
    <w:multiLevelType w:val="hybridMultilevel"/>
    <w:tmpl w:val="848EA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623313"/>
    <w:multiLevelType w:val="hybridMultilevel"/>
    <w:tmpl w:val="6BA29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C212B"/>
    <w:multiLevelType w:val="hybridMultilevel"/>
    <w:tmpl w:val="B3903508"/>
    <w:lvl w:ilvl="0" w:tplc="0409000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843ED7"/>
    <w:multiLevelType w:val="hybridMultilevel"/>
    <w:tmpl w:val="04C67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331DF1"/>
    <w:multiLevelType w:val="hybridMultilevel"/>
    <w:tmpl w:val="29C838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6C0A18"/>
    <w:multiLevelType w:val="hybridMultilevel"/>
    <w:tmpl w:val="CB0E84DC"/>
    <w:lvl w:ilvl="0" w:tplc="657A671E">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CC5596"/>
    <w:multiLevelType w:val="hybridMultilevel"/>
    <w:tmpl w:val="F95014B0"/>
    <w:lvl w:ilvl="0" w:tplc="0180CEFC">
      <w:start w:val="1"/>
      <w:numFmt w:val="decimal"/>
      <w:lvlText w:val="%1."/>
      <w:lvlJc w:val="left"/>
      <w:pPr>
        <w:ind w:left="360" w:hanging="360"/>
      </w:pPr>
      <w:rPr>
        <w:rFonts w:ascii="Arial" w:hAnsi="Arial" w:cs="Symbol" w:hint="default"/>
        <w:b/>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010FB0"/>
    <w:multiLevelType w:val="hybridMultilevel"/>
    <w:tmpl w:val="FA120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203352"/>
    <w:multiLevelType w:val="hybridMultilevel"/>
    <w:tmpl w:val="089A706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24" w15:restartNumberingAfterBreak="0">
    <w:nsid w:val="3A5E6C33"/>
    <w:multiLevelType w:val="hybridMultilevel"/>
    <w:tmpl w:val="C7C66D06"/>
    <w:lvl w:ilvl="0" w:tplc="DD0CB24E">
      <w:start w:val="2"/>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F56E57"/>
    <w:multiLevelType w:val="hybridMultilevel"/>
    <w:tmpl w:val="BE4E5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006204"/>
    <w:multiLevelType w:val="hybridMultilevel"/>
    <w:tmpl w:val="95C89ABE"/>
    <w:lvl w:ilvl="0" w:tplc="04090001">
      <w:start w:val="1"/>
      <w:numFmt w:val="bullet"/>
      <w:lvlText w:val=""/>
      <w:lvlJc w:val="left"/>
      <w:pPr>
        <w:ind w:left="720" w:hanging="360"/>
      </w:pPr>
      <w:rPr>
        <w:rFonts w:ascii="Symbol" w:hAnsi="Symbol" w:hint="default"/>
        <w:b/>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1C3857"/>
    <w:multiLevelType w:val="hybridMultilevel"/>
    <w:tmpl w:val="502054BE"/>
    <w:lvl w:ilvl="0" w:tplc="0409000F">
      <w:start w:val="1"/>
      <w:numFmt w:val="bullet"/>
      <w:lvlText w:val=""/>
      <w:lvlJc w:val="left"/>
      <w:pPr>
        <w:ind w:left="402" w:hanging="420"/>
      </w:pPr>
      <w:rPr>
        <w:rFonts w:ascii="Symbol" w:hAnsi="Symbol" w:hint="default"/>
      </w:rPr>
    </w:lvl>
    <w:lvl w:ilvl="1" w:tplc="04090003" w:tentative="1">
      <w:start w:val="1"/>
      <w:numFmt w:val="bullet"/>
      <w:lvlText w:val="o"/>
      <w:lvlJc w:val="left"/>
      <w:pPr>
        <w:ind w:left="1422" w:hanging="360"/>
      </w:pPr>
      <w:rPr>
        <w:rFonts w:ascii="Courier New" w:hAnsi="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8" w15:restartNumberingAfterBreak="0">
    <w:nsid w:val="42BE3102"/>
    <w:multiLevelType w:val="hybridMultilevel"/>
    <w:tmpl w:val="D0587A5A"/>
    <w:lvl w:ilvl="0" w:tplc="04090001">
      <w:start w:val="1"/>
      <w:numFmt w:val="bullet"/>
      <w:lvlText w:val=""/>
      <w:lvlJc w:val="left"/>
      <w:pPr>
        <w:ind w:left="1088" w:hanging="360"/>
      </w:pPr>
      <w:rPr>
        <w:rFonts w:ascii="Symbol" w:hAnsi="Symbol" w:hint="default"/>
      </w:rPr>
    </w:lvl>
    <w:lvl w:ilvl="1" w:tplc="04090003" w:tentative="1">
      <w:start w:val="1"/>
      <w:numFmt w:val="bullet"/>
      <w:lvlText w:val="o"/>
      <w:lvlJc w:val="left"/>
      <w:pPr>
        <w:ind w:left="1808" w:hanging="360"/>
      </w:pPr>
      <w:rPr>
        <w:rFonts w:ascii="Courier New" w:hAnsi="Courier New" w:hint="default"/>
      </w:rPr>
    </w:lvl>
    <w:lvl w:ilvl="2" w:tplc="04090005" w:tentative="1">
      <w:start w:val="1"/>
      <w:numFmt w:val="bullet"/>
      <w:lvlText w:val=""/>
      <w:lvlJc w:val="left"/>
      <w:pPr>
        <w:ind w:left="2528" w:hanging="360"/>
      </w:pPr>
      <w:rPr>
        <w:rFonts w:ascii="Wingdings" w:hAnsi="Wingdings" w:hint="default"/>
      </w:rPr>
    </w:lvl>
    <w:lvl w:ilvl="3" w:tplc="04090001" w:tentative="1">
      <w:start w:val="1"/>
      <w:numFmt w:val="bullet"/>
      <w:lvlText w:val=""/>
      <w:lvlJc w:val="left"/>
      <w:pPr>
        <w:ind w:left="3248" w:hanging="360"/>
      </w:pPr>
      <w:rPr>
        <w:rFonts w:ascii="Symbol" w:hAnsi="Symbol" w:hint="default"/>
      </w:rPr>
    </w:lvl>
    <w:lvl w:ilvl="4" w:tplc="04090003" w:tentative="1">
      <w:start w:val="1"/>
      <w:numFmt w:val="bullet"/>
      <w:lvlText w:val="o"/>
      <w:lvlJc w:val="left"/>
      <w:pPr>
        <w:ind w:left="3968" w:hanging="360"/>
      </w:pPr>
      <w:rPr>
        <w:rFonts w:ascii="Courier New" w:hAnsi="Courier New" w:hint="default"/>
      </w:rPr>
    </w:lvl>
    <w:lvl w:ilvl="5" w:tplc="04090005" w:tentative="1">
      <w:start w:val="1"/>
      <w:numFmt w:val="bullet"/>
      <w:lvlText w:val=""/>
      <w:lvlJc w:val="left"/>
      <w:pPr>
        <w:ind w:left="4688" w:hanging="360"/>
      </w:pPr>
      <w:rPr>
        <w:rFonts w:ascii="Wingdings" w:hAnsi="Wingdings" w:hint="default"/>
      </w:rPr>
    </w:lvl>
    <w:lvl w:ilvl="6" w:tplc="04090001" w:tentative="1">
      <w:start w:val="1"/>
      <w:numFmt w:val="bullet"/>
      <w:lvlText w:val=""/>
      <w:lvlJc w:val="left"/>
      <w:pPr>
        <w:ind w:left="5408" w:hanging="360"/>
      </w:pPr>
      <w:rPr>
        <w:rFonts w:ascii="Symbol" w:hAnsi="Symbol" w:hint="default"/>
      </w:rPr>
    </w:lvl>
    <w:lvl w:ilvl="7" w:tplc="04090003" w:tentative="1">
      <w:start w:val="1"/>
      <w:numFmt w:val="bullet"/>
      <w:lvlText w:val="o"/>
      <w:lvlJc w:val="left"/>
      <w:pPr>
        <w:ind w:left="6128" w:hanging="360"/>
      </w:pPr>
      <w:rPr>
        <w:rFonts w:ascii="Courier New" w:hAnsi="Courier New" w:hint="default"/>
      </w:rPr>
    </w:lvl>
    <w:lvl w:ilvl="8" w:tplc="04090005" w:tentative="1">
      <w:start w:val="1"/>
      <w:numFmt w:val="bullet"/>
      <w:lvlText w:val=""/>
      <w:lvlJc w:val="left"/>
      <w:pPr>
        <w:ind w:left="6848" w:hanging="360"/>
      </w:pPr>
      <w:rPr>
        <w:rFonts w:ascii="Wingdings" w:hAnsi="Wingdings" w:hint="default"/>
      </w:rPr>
    </w:lvl>
  </w:abstractNum>
  <w:abstractNum w:abstractNumId="29" w15:restartNumberingAfterBreak="0">
    <w:nsid w:val="47C9405F"/>
    <w:multiLevelType w:val="hybridMultilevel"/>
    <w:tmpl w:val="FDCC27B2"/>
    <w:lvl w:ilvl="0" w:tplc="04090001">
      <w:start w:val="1"/>
      <w:numFmt w:val="bullet"/>
      <w:lvlText w:val=""/>
      <w:lvlJc w:val="left"/>
      <w:pPr>
        <w:ind w:left="360" w:hanging="360"/>
      </w:pPr>
      <w:rPr>
        <w:rFonts w:ascii="Symbol" w:hAnsi="Symbol"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052EC6"/>
    <w:multiLevelType w:val="hybridMultilevel"/>
    <w:tmpl w:val="5B065328"/>
    <w:lvl w:ilvl="0" w:tplc="0409000F">
      <w:start w:val="1"/>
      <w:numFmt w:val="bullet"/>
      <w:lvlText w:val=""/>
      <w:lvlJc w:val="left"/>
      <w:pPr>
        <w:ind w:left="420" w:hanging="42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0307CA"/>
    <w:multiLevelType w:val="hybridMultilevel"/>
    <w:tmpl w:val="005AFE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23F0F3C"/>
    <w:multiLevelType w:val="hybridMultilevel"/>
    <w:tmpl w:val="6D32B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40253A"/>
    <w:multiLevelType w:val="hybridMultilevel"/>
    <w:tmpl w:val="9E6E7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6E6F75"/>
    <w:multiLevelType w:val="hybridMultilevel"/>
    <w:tmpl w:val="49FA4EB0"/>
    <w:lvl w:ilvl="0" w:tplc="0409000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5FA11B1"/>
    <w:multiLevelType w:val="hybridMultilevel"/>
    <w:tmpl w:val="E1E800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58CD7A7C"/>
    <w:multiLevelType w:val="hybridMultilevel"/>
    <w:tmpl w:val="6E2CE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F14D6A"/>
    <w:multiLevelType w:val="hybridMultilevel"/>
    <w:tmpl w:val="5FCEF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F1D14D4"/>
    <w:multiLevelType w:val="hybridMultilevel"/>
    <w:tmpl w:val="558897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F620FA8"/>
    <w:multiLevelType w:val="hybridMultilevel"/>
    <w:tmpl w:val="BF362F30"/>
    <w:lvl w:ilvl="0" w:tplc="0409000F">
      <w:start w:val="1"/>
      <w:numFmt w:val="decimal"/>
      <w:lvlText w:val="%1."/>
      <w:lvlJc w:val="left"/>
      <w:pPr>
        <w:ind w:left="720" w:hanging="360"/>
      </w:pPr>
      <w:rPr>
        <w:rFonts w:hint="default"/>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3230C1A"/>
    <w:multiLevelType w:val="hybridMultilevel"/>
    <w:tmpl w:val="FD928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C202F2"/>
    <w:multiLevelType w:val="hybridMultilevel"/>
    <w:tmpl w:val="9202BDCA"/>
    <w:lvl w:ilvl="0" w:tplc="0409000F">
      <w:start w:val="1"/>
      <w:numFmt w:val="bullet"/>
      <w:lvlText w:val=""/>
      <w:lvlJc w:val="left"/>
      <w:pPr>
        <w:ind w:left="420" w:hanging="420"/>
      </w:pPr>
      <w:rPr>
        <w:rFonts w:ascii="Symbol" w:hAnsi="Symbol" w:hint="default"/>
        <w: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A7A167C"/>
    <w:multiLevelType w:val="hybridMultilevel"/>
    <w:tmpl w:val="DC486F56"/>
    <w:lvl w:ilvl="0" w:tplc="C2805592">
      <w:start w:val="1"/>
      <w:numFmt w:val="decimal"/>
      <w:lvlText w:val="%1."/>
      <w:lvlJc w:val="left"/>
      <w:pPr>
        <w:ind w:left="360" w:hanging="360"/>
      </w:pPr>
      <w:rPr>
        <w:rFonts w:ascii="Arial" w:hAnsi="Arial" w:cs="Symbol" w:hint="default"/>
        <w:b/>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C1409F9"/>
    <w:multiLevelType w:val="hybridMultilevel"/>
    <w:tmpl w:val="73AAB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D4B1DCD"/>
    <w:multiLevelType w:val="hybridMultilevel"/>
    <w:tmpl w:val="DD6ACD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EDB09D4"/>
    <w:multiLevelType w:val="hybridMultilevel"/>
    <w:tmpl w:val="5762B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A9188F"/>
    <w:multiLevelType w:val="hybridMultilevel"/>
    <w:tmpl w:val="BE2E7700"/>
    <w:lvl w:ilvl="0" w:tplc="0409000F">
      <w:start w:val="1"/>
      <w:numFmt w:val="bullet"/>
      <w:lvlText w:val=""/>
      <w:lvlJc w:val="left"/>
      <w:pPr>
        <w:ind w:left="360" w:hanging="360"/>
      </w:pPr>
      <w:rPr>
        <w:rFonts w:ascii="Symbol" w:hAnsi="Symbol" w:hint="default"/>
        <w: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7025B4E"/>
    <w:multiLevelType w:val="hybridMultilevel"/>
    <w:tmpl w:val="18026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9BC7E7E"/>
    <w:multiLevelType w:val="hybridMultilevel"/>
    <w:tmpl w:val="F59616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9" w15:restartNumberingAfterBreak="0">
    <w:nsid w:val="7A4B5728"/>
    <w:multiLevelType w:val="hybridMultilevel"/>
    <w:tmpl w:val="A2DA2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BFE08B4"/>
    <w:multiLevelType w:val="hybridMultilevel"/>
    <w:tmpl w:val="FC6443B0"/>
    <w:lvl w:ilvl="0" w:tplc="0234D4A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CB05184"/>
    <w:multiLevelType w:val="hybridMultilevel"/>
    <w:tmpl w:val="697C59C8"/>
    <w:lvl w:ilvl="0" w:tplc="BB845A70">
      <w:start w:val="1"/>
      <w:numFmt w:val="decimal"/>
      <w:lvlText w:val="%1."/>
      <w:lvlJc w:val="left"/>
      <w:pPr>
        <w:ind w:left="360" w:hanging="360"/>
      </w:pPr>
      <w:rPr>
        <w:rFonts w:hint="default"/>
        <w:b/>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7D15716D"/>
    <w:multiLevelType w:val="hybridMultilevel"/>
    <w:tmpl w:val="4D88C2EC"/>
    <w:lvl w:ilvl="0" w:tplc="0409000F">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7DA32DF7"/>
    <w:multiLevelType w:val="hybridMultilevel"/>
    <w:tmpl w:val="42EA7A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DD77E70"/>
    <w:multiLevelType w:val="hybridMultilevel"/>
    <w:tmpl w:val="6B18FF00"/>
    <w:lvl w:ilvl="0" w:tplc="6B143B9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E9F6AD6"/>
    <w:multiLevelType w:val="hybridMultilevel"/>
    <w:tmpl w:val="A4446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FAE1670"/>
    <w:multiLevelType w:val="hybridMultilevel"/>
    <w:tmpl w:val="DFA6A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2"/>
  </w:num>
  <w:num w:numId="2">
    <w:abstractNumId w:val="20"/>
  </w:num>
  <w:num w:numId="3">
    <w:abstractNumId w:val="35"/>
  </w:num>
  <w:num w:numId="4">
    <w:abstractNumId w:val="0"/>
  </w:num>
  <w:num w:numId="5">
    <w:abstractNumId w:val="22"/>
  </w:num>
  <w:num w:numId="6">
    <w:abstractNumId w:val="28"/>
  </w:num>
  <w:num w:numId="7">
    <w:abstractNumId w:val="3"/>
  </w:num>
  <w:num w:numId="8">
    <w:abstractNumId w:val="54"/>
  </w:num>
  <w:num w:numId="9">
    <w:abstractNumId w:val="38"/>
  </w:num>
  <w:num w:numId="10">
    <w:abstractNumId w:val="55"/>
  </w:num>
  <w:num w:numId="11">
    <w:abstractNumId w:val="29"/>
  </w:num>
  <w:num w:numId="12">
    <w:abstractNumId w:val="26"/>
  </w:num>
  <w:num w:numId="13">
    <w:abstractNumId w:val="8"/>
  </w:num>
  <w:num w:numId="14">
    <w:abstractNumId w:val="17"/>
  </w:num>
  <w:num w:numId="15">
    <w:abstractNumId w:val="27"/>
  </w:num>
  <w:num w:numId="16">
    <w:abstractNumId w:val="30"/>
  </w:num>
  <w:num w:numId="17">
    <w:abstractNumId w:val="56"/>
  </w:num>
  <w:num w:numId="18">
    <w:abstractNumId w:val="9"/>
  </w:num>
  <w:num w:numId="19">
    <w:abstractNumId w:val="16"/>
  </w:num>
  <w:num w:numId="20">
    <w:abstractNumId w:val="6"/>
  </w:num>
  <w:num w:numId="21">
    <w:abstractNumId w:val="42"/>
  </w:num>
  <w:num w:numId="22">
    <w:abstractNumId w:val="5"/>
  </w:num>
  <w:num w:numId="23">
    <w:abstractNumId w:val="14"/>
  </w:num>
  <w:num w:numId="24">
    <w:abstractNumId w:val="33"/>
  </w:num>
  <w:num w:numId="25">
    <w:abstractNumId w:val="19"/>
  </w:num>
  <w:num w:numId="26">
    <w:abstractNumId w:val="49"/>
  </w:num>
  <w:num w:numId="27">
    <w:abstractNumId w:val="46"/>
  </w:num>
  <w:num w:numId="28">
    <w:abstractNumId w:val="41"/>
  </w:num>
  <w:num w:numId="29">
    <w:abstractNumId w:val="50"/>
  </w:num>
  <w:num w:numId="30">
    <w:abstractNumId w:val="12"/>
  </w:num>
  <w:num w:numId="31">
    <w:abstractNumId w:val="11"/>
  </w:num>
  <w:num w:numId="32">
    <w:abstractNumId w:val="10"/>
  </w:num>
  <w:num w:numId="33">
    <w:abstractNumId w:val="44"/>
  </w:num>
  <w:num w:numId="34">
    <w:abstractNumId w:val="21"/>
  </w:num>
  <w:num w:numId="35">
    <w:abstractNumId w:val="43"/>
  </w:num>
  <w:num w:numId="36">
    <w:abstractNumId w:val="4"/>
  </w:num>
  <w:num w:numId="37">
    <w:abstractNumId w:val="13"/>
  </w:num>
  <w:num w:numId="38">
    <w:abstractNumId w:val="31"/>
  </w:num>
  <w:num w:numId="39">
    <w:abstractNumId w:val="25"/>
  </w:num>
  <w:num w:numId="40">
    <w:abstractNumId w:val="48"/>
  </w:num>
  <w:num w:numId="41">
    <w:abstractNumId w:val="45"/>
  </w:num>
  <w:num w:numId="42">
    <w:abstractNumId w:val="2"/>
  </w:num>
  <w:num w:numId="43">
    <w:abstractNumId w:val="23"/>
  </w:num>
  <w:num w:numId="44">
    <w:abstractNumId w:val="36"/>
  </w:num>
  <w:num w:numId="45">
    <w:abstractNumId w:val="53"/>
  </w:num>
  <w:num w:numId="46">
    <w:abstractNumId w:val="34"/>
  </w:num>
  <w:num w:numId="47">
    <w:abstractNumId w:val="15"/>
  </w:num>
  <w:num w:numId="48">
    <w:abstractNumId w:val="32"/>
  </w:num>
  <w:num w:numId="49">
    <w:abstractNumId w:val="47"/>
  </w:num>
  <w:num w:numId="50">
    <w:abstractNumId w:val="51"/>
  </w:num>
  <w:num w:numId="51">
    <w:abstractNumId w:val="7"/>
  </w:num>
  <w:num w:numId="52">
    <w:abstractNumId w:val="24"/>
  </w:num>
  <w:num w:numId="53">
    <w:abstractNumId w:val="39"/>
  </w:num>
  <w:num w:numId="54">
    <w:abstractNumId w:val="40"/>
  </w:num>
  <w:num w:numId="55">
    <w:abstractNumId w:val="18"/>
  </w:num>
  <w:num w:numId="56">
    <w:abstractNumId w:val="37"/>
  </w:num>
  <w:num w:numId="57">
    <w:abstractNumId w:val="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717F"/>
    <w:rsid w:val="00002E0D"/>
    <w:rsid w:val="000057CC"/>
    <w:rsid w:val="00007305"/>
    <w:rsid w:val="00013AAC"/>
    <w:rsid w:val="00016EEC"/>
    <w:rsid w:val="00020D71"/>
    <w:rsid w:val="000237BB"/>
    <w:rsid w:val="00023A0A"/>
    <w:rsid w:val="00026C39"/>
    <w:rsid w:val="0003246B"/>
    <w:rsid w:val="000338A2"/>
    <w:rsid w:val="0004052D"/>
    <w:rsid w:val="00042D5E"/>
    <w:rsid w:val="00045EB8"/>
    <w:rsid w:val="0005288F"/>
    <w:rsid w:val="00061BEB"/>
    <w:rsid w:val="000653D9"/>
    <w:rsid w:val="00070C9C"/>
    <w:rsid w:val="00073966"/>
    <w:rsid w:val="00075153"/>
    <w:rsid w:val="000802CA"/>
    <w:rsid w:val="00082F52"/>
    <w:rsid w:val="00084105"/>
    <w:rsid w:val="0009429D"/>
    <w:rsid w:val="00095D6B"/>
    <w:rsid w:val="00096A7A"/>
    <w:rsid w:val="000A5237"/>
    <w:rsid w:val="000A607C"/>
    <w:rsid w:val="000A661E"/>
    <w:rsid w:val="000A6CB3"/>
    <w:rsid w:val="000B4D4C"/>
    <w:rsid w:val="000B5716"/>
    <w:rsid w:val="000C24CA"/>
    <w:rsid w:val="000C495D"/>
    <w:rsid w:val="000D04EE"/>
    <w:rsid w:val="000E087D"/>
    <w:rsid w:val="000E2453"/>
    <w:rsid w:val="000E3042"/>
    <w:rsid w:val="000E3582"/>
    <w:rsid w:val="000E5EE0"/>
    <w:rsid w:val="000E60EA"/>
    <w:rsid w:val="000F216D"/>
    <w:rsid w:val="001017EB"/>
    <w:rsid w:val="0010683C"/>
    <w:rsid w:val="00106BEE"/>
    <w:rsid w:val="00106D59"/>
    <w:rsid w:val="001133AF"/>
    <w:rsid w:val="001204B4"/>
    <w:rsid w:val="00127627"/>
    <w:rsid w:val="00127AD7"/>
    <w:rsid w:val="00131185"/>
    <w:rsid w:val="001314E9"/>
    <w:rsid w:val="001320DA"/>
    <w:rsid w:val="00132CA1"/>
    <w:rsid w:val="00142814"/>
    <w:rsid w:val="001435CE"/>
    <w:rsid w:val="00143CC3"/>
    <w:rsid w:val="00144BB5"/>
    <w:rsid w:val="001464F2"/>
    <w:rsid w:val="00151536"/>
    <w:rsid w:val="00152D64"/>
    <w:rsid w:val="00154BC7"/>
    <w:rsid w:val="00155485"/>
    <w:rsid w:val="00165BB6"/>
    <w:rsid w:val="00167605"/>
    <w:rsid w:val="001711A7"/>
    <w:rsid w:val="00173561"/>
    <w:rsid w:val="00174185"/>
    <w:rsid w:val="00175538"/>
    <w:rsid w:val="001771DF"/>
    <w:rsid w:val="001778D3"/>
    <w:rsid w:val="00181AB5"/>
    <w:rsid w:val="00192BA4"/>
    <w:rsid w:val="00194168"/>
    <w:rsid w:val="00195C73"/>
    <w:rsid w:val="0019632E"/>
    <w:rsid w:val="00197255"/>
    <w:rsid w:val="00197D39"/>
    <w:rsid w:val="001A1868"/>
    <w:rsid w:val="001A23A4"/>
    <w:rsid w:val="001A482C"/>
    <w:rsid w:val="001A5987"/>
    <w:rsid w:val="001A7F00"/>
    <w:rsid w:val="001B0218"/>
    <w:rsid w:val="001B0B38"/>
    <w:rsid w:val="001B223F"/>
    <w:rsid w:val="001B2CDA"/>
    <w:rsid w:val="001B385A"/>
    <w:rsid w:val="001C10ED"/>
    <w:rsid w:val="001C3CA2"/>
    <w:rsid w:val="001C488D"/>
    <w:rsid w:val="001C5542"/>
    <w:rsid w:val="001C56BF"/>
    <w:rsid w:val="001C76AE"/>
    <w:rsid w:val="001D3CF9"/>
    <w:rsid w:val="001D3D66"/>
    <w:rsid w:val="001E409A"/>
    <w:rsid w:val="001E48D3"/>
    <w:rsid w:val="001E5E84"/>
    <w:rsid w:val="001F332B"/>
    <w:rsid w:val="00207525"/>
    <w:rsid w:val="002107F5"/>
    <w:rsid w:val="00215C2C"/>
    <w:rsid w:val="00224E86"/>
    <w:rsid w:val="00225883"/>
    <w:rsid w:val="0023375E"/>
    <w:rsid w:val="002359C7"/>
    <w:rsid w:val="00237D69"/>
    <w:rsid w:val="00241075"/>
    <w:rsid w:val="00245075"/>
    <w:rsid w:val="0025191A"/>
    <w:rsid w:val="00251CA2"/>
    <w:rsid w:val="0026079B"/>
    <w:rsid w:val="00261854"/>
    <w:rsid w:val="002626F2"/>
    <w:rsid w:val="002665D1"/>
    <w:rsid w:val="00266AAD"/>
    <w:rsid w:val="00273D73"/>
    <w:rsid w:val="00273FB3"/>
    <w:rsid w:val="002749BF"/>
    <w:rsid w:val="00274DC8"/>
    <w:rsid w:val="00275484"/>
    <w:rsid w:val="00286747"/>
    <w:rsid w:val="002869BF"/>
    <w:rsid w:val="00287BF5"/>
    <w:rsid w:val="00290C2D"/>
    <w:rsid w:val="002910E2"/>
    <w:rsid w:val="00291BA8"/>
    <w:rsid w:val="002922CA"/>
    <w:rsid w:val="002A2740"/>
    <w:rsid w:val="002A2C7C"/>
    <w:rsid w:val="002A2E95"/>
    <w:rsid w:val="002A454F"/>
    <w:rsid w:val="002A4687"/>
    <w:rsid w:val="002B0201"/>
    <w:rsid w:val="002B21CE"/>
    <w:rsid w:val="002B29CC"/>
    <w:rsid w:val="002B2E43"/>
    <w:rsid w:val="002B492E"/>
    <w:rsid w:val="002B4966"/>
    <w:rsid w:val="002B5F20"/>
    <w:rsid w:val="002B6751"/>
    <w:rsid w:val="002B7A99"/>
    <w:rsid w:val="002C136D"/>
    <w:rsid w:val="002C3494"/>
    <w:rsid w:val="002C43C3"/>
    <w:rsid w:val="002D2B28"/>
    <w:rsid w:val="002D4BDB"/>
    <w:rsid w:val="002D6750"/>
    <w:rsid w:val="002D7AB0"/>
    <w:rsid w:val="002E2AD1"/>
    <w:rsid w:val="002E2E64"/>
    <w:rsid w:val="002E5AD4"/>
    <w:rsid w:val="002E77AF"/>
    <w:rsid w:val="002F160C"/>
    <w:rsid w:val="002F2096"/>
    <w:rsid w:val="002F2309"/>
    <w:rsid w:val="002F23F3"/>
    <w:rsid w:val="002F2E89"/>
    <w:rsid w:val="002F3E45"/>
    <w:rsid w:val="002F5D0A"/>
    <w:rsid w:val="002F7F27"/>
    <w:rsid w:val="0030569C"/>
    <w:rsid w:val="003066A9"/>
    <w:rsid w:val="003067A9"/>
    <w:rsid w:val="0031231C"/>
    <w:rsid w:val="0031660E"/>
    <w:rsid w:val="0032655E"/>
    <w:rsid w:val="00327694"/>
    <w:rsid w:val="00334D0B"/>
    <w:rsid w:val="00337F2A"/>
    <w:rsid w:val="00340706"/>
    <w:rsid w:val="00341F86"/>
    <w:rsid w:val="00346CF5"/>
    <w:rsid w:val="003504CE"/>
    <w:rsid w:val="00351F53"/>
    <w:rsid w:val="003526B3"/>
    <w:rsid w:val="00352F6C"/>
    <w:rsid w:val="0035353E"/>
    <w:rsid w:val="003546D9"/>
    <w:rsid w:val="0035578A"/>
    <w:rsid w:val="00355B48"/>
    <w:rsid w:val="0035717F"/>
    <w:rsid w:val="00361C72"/>
    <w:rsid w:val="00362ADC"/>
    <w:rsid w:val="003655BE"/>
    <w:rsid w:val="003675D2"/>
    <w:rsid w:val="00375406"/>
    <w:rsid w:val="003760DE"/>
    <w:rsid w:val="0037672C"/>
    <w:rsid w:val="00380E0D"/>
    <w:rsid w:val="00381391"/>
    <w:rsid w:val="00384162"/>
    <w:rsid w:val="003878E6"/>
    <w:rsid w:val="0039538D"/>
    <w:rsid w:val="00395498"/>
    <w:rsid w:val="00397B04"/>
    <w:rsid w:val="003A0F2D"/>
    <w:rsid w:val="003A4A4E"/>
    <w:rsid w:val="003A699D"/>
    <w:rsid w:val="003A7F59"/>
    <w:rsid w:val="003B226C"/>
    <w:rsid w:val="003B3A3C"/>
    <w:rsid w:val="003C1C6E"/>
    <w:rsid w:val="003C3289"/>
    <w:rsid w:val="003D1E8D"/>
    <w:rsid w:val="003D393E"/>
    <w:rsid w:val="003D431D"/>
    <w:rsid w:val="003D4549"/>
    <w:rsid w:val="003D4C15"/>
    <w:rsid w:val="003D7E04"/>
    <w:rsid w:val="003E0557"/>
    <w:rsid w:val="003E0743"/>
    <w:rsid w:val="003E0FF7"/>
    <w:rsid w:val="003E50AF"/>
    <w:rsid w:val="003E7193"/>
    <w:rsid w:val="003F09D7"/>
    <w:rsid w:val="003F7311"/>
    <w:rsid w:val="00405E09"/>
    <w:rsid w:val="00407C93"/>
    <w:rsid w:val="00412A43"/>
    <w:rsid w:val="00415C74"/>
    <w:rsid w:val="00417266"/>
    <w:rsid w:val="004231D7"/>
    <w:rsid w:val="004232B0"/>
    <w:rsid w:val="00426B20"/>
    <w:rsid w:val="00426F4F"/>
    <w:rsid w:val="00443EBB"/>
    <w:rsid w:val="00450FA0"/>
    <w:rsid w:val="004518D4"/>
    <w:rsid w:val="00463313"/>
    <w:rsid w:val="004662AB"/>
    <w:rsid w:val="0047012A"/>
    <w:rsid w:val="00470C82"/>
    <w:rsid w:val="00470F12"/>
    <w:rsid w:val="0047286F"/>
    <w:rsid w:val="004745AD"/>
    <w:rsid w:val="00476A15"/>
    <w:rsid w:val="00482065"/>
    <w:rsid w:val="004830F9"/>
    <w:rsid w:val="00485D4E"/>
    <w:rsid w:val="004925FC"/>
    <w:rsid w:val="00495DE6"/>
    <w:rsid w:val="004965AA"/>
    <w:rsid w:val="004A7D3C"/>
    <w:rsid w:val="004B09B6"/>
    <w:rsid w:val="004C14AD"/>
    <w:rsid w:val="004C424E"/>
    <w:rsid w:val="004C796F"/>
    <w:rsid w:val="004C7BBB"/>
    <w:rsid w:val="004D0C56"/>
    <w:rsid w:val="004D11A9"/>
    <w:rsid w:val="004D24F0"/>
    <w:rsid w:val="004D6880"/>
    <w:rsid w:val="004E164A"/>
    <w:rsid w:val="004E35CF"/>
    <w:rsid w:val="004E3B0C"/>
    <w:rsid w:val="004E5F50"/>
    <w:rsid w:val="004E625C"/>
    <w:rsid w:val="004E63F3"/>
    <w:rsid w:val="004E6A52"/>
    <w:rsid w:val="004F1A1E"/>
    <w:rsid w:val="004F27CB"/>
    <w:rsid w:val="004F3CA3"/>
    <w:rsid w:val="004F4F38"/>
    <w:rsid w:val="004F75BF"/>
    <w:rsid w:val="004F77B6"/>
    <w:rsid w:val="00500DB2"/>
    <w:rsid w:val="005013CF"/>
    <w:rsid w:val="00503E8D"/>
    <w:rsid w:val="0050514F"/>
    <w:rsid w:val="0050530E"/>
    <w:rsid w:val="00511619"/>
    <w:rsid w:val="005124EC"/>
    <w:rsid w:val="00514858"/>
    <w:rsid w:val="00514F8C"/>
    <w:rsid w:val="0051785B"/>
    <w:rsid w:val="00522F06"/>
    <w:rsid w:val="00531775"/>
    <w:rsid w:val="00534867"/>
    <w:rsid w:val="00535275"/>
    <w:rsid w:val="0053784A"/>
    <w:rsid w:val="005435CC"/>
    <w:rsid w:val="00552D89"/>
    <w:rsid w:val="00553FEE"/>
    <w:rsid w:val="005545E5"/>
    <w:rsid w:val="00554CEC"/>
    <w:rsid w:val="00554DE6"/>
    <w:rsid w:val="0055612D"/>
    <w:rsid w:val="005570B7"/>
    <w:rsid w:val="005578DE"/>
    <w:rsid w:val="00557A0D"/>
    <w:rsid w:val="00560271"/>
    <w:rsid w:val="00561208"/>
    <w:rsid w:val="005624EB"/>
    <w:rsid w:val="005677E2"/>
    <w:rsid w:val="00571639"/>
    <w:rsid w:val="0057351B"/>
    <w:rsid w:val="0057513E"/>
    <w:rsid w:val="005752B2"/>
    <w:rsid w:val="0057549B"/>
    <w:rsid w:val="00575DBE"/>
    <w:rsid w:val="005768BE"/>
    <w:rsid w:val="005818CF"/>
    <w:rsid w:val="005863D3"/>
    <w:rsid w:val="005865EF"/>
    <w:rsid w:val="005936FF"/>
    <w:rsid w:val="00596A3A"/>
    <w:rsid w:val="005A3235"/>
    <w:rsid w:val="005A5187"/>
    <w:rsid w:val="005A5AD7"/>
    <w:rsid w:val="005A5F13"/>
    <w:rsid w:val="005B09B3"/>
    <w:rsid w:val="005B4A76"/>
    <w:rsid w:val="005B4BCA"/>
    <w:rsid w:val="005B5588"/>
    <w:rsid w:val="005C0EB8"/>
    <w:rsid w:val="005C2446"/>
    <w:rsid w:val="005C27B0"/>
    <w:rsid w:val="005C3DA1"/>
    <w:rsid w:val="005C60BA"/>
    <w:rsid w:val="005C7BC8"/>
    <w:rsid w:val="005D31FE"/>
    <w:rsid w:val="005D3987"/>
    <w:rsid w:val="005D663E"/>
    <w:rsid w:val="005E7457"/>
    <w:rsid w:val="005F123F"/>
    <w:rsid w:val="005F55A8"/>
    <w:rsid w:val="005F7D1A"/>
    <w:rsid w:val="006016DF"/>
    <w:rsid w:val="0060215A"/>
    <w:rsid w:val="006023E1"/>
    <w:rsid w:val="00604909"/>
    <w:rsid w:val="00604ED0"/>
    <w:rsid w:val="00607AD6"/>
    <w:rsid w:val="0061030D"/>
    <w:rsid w:val="0061283A"/>
    <w:rsid w:val="006135FD"/>
    <w:rsid w:val="00613DBB"/>
    <w:rsid w:val="00614CD4"/>
    <w:rsid w:val="00616260"/>
    <w:rsid w:val="006176F4"/>
    <w:rsid w:val="006256B6"/>
    <w:rsid w:val="00634F25"/>
    <w:rsid w:val="006370E9"/>
    <w:rsid w:val="00641CA2"/>
    <w:rsid w:val="00643D80"/>
    <w:rsid w:val="00646425"/>
    <w:rsid w:val="00647F71"/>
    <w:rsid w:val="00647FFA"/>
    <w:rsid w:val="00653CF1"/>
    <w:rsid w:val="00654F1F"/>
    <w:rsid w:val="0065680E"/>
    <w:rsid w:val="00657C34"/>
    <w:rsid w:val="0066053B"/>
    <w:rsid w:val="006605D9"/>
    <w:rsid w:val="0066422F"/>
    <w:rsid w:val="00667B92"/>
    <w:rsid w:val="00672A32"/>
    <w:rsid w:val="00673868"/>
    <w:rsid w:val="0068033E"/>
    <w:rsid w:val="006831C4"/>
    <w:rsid w:val="00683913"/>
    <w:rsid w:val="0068494D"/>
    <w:rsid w:val="00691DA6"/>
    <w:rsid w:val="00697B3F"/>
    <w:rsid w:val="006A1274"/>
    <w:rsid w:val="006A35CF"/>
    <w:rsid w:val="006A3B6C"/>
    <w:rsid w:val="006A55FF"/>
    <w:rsid w:val="006B1A6E"/>
    <w:rsid w:val="006B4453"/>
    <w:rsid w:val="006B5237"/>
    <w:rsid w:val="006B52CD"/>
    <w:rsid w:val="006B682B"/>
    <w:rsid w:val="006C4A4D"/>
    <w:rsid w:val="006C57FD"/>
    <w:rsid w:val="006C6E18"/>
    <w:rsid w:val="006D14C6"/>
    <w:rsid w:val="006D3A88"/>
    <w:rsid w:val="006D5271"/>
    <w:rsid w:val="006E1305"/>
    <w:rsid w:val="006E212C"/>
    <w:rsid w:val="006E43D9"/>
    <w:rsid w:val="006E5B08"/>
    <w:rsid w:val="006E6D18"/>
    <w:rsid w:val="006E7B97"/>
    <w:rsid w:val="006F0BAA"/>
    <w:rsid w:val="006F1AC1"/>
    <w:rsid w:val="00700BDF"/>
    <w:rsid w:val="00702B0E"/>
    <w:rsid w:val="00703CE0"/>
    <w:rsid w:val="00705291"/>
    <w:rsid w:val="007117B8"/>
    <w:rsid w:val="007132A7"/>
    <w:rsid w:val="00716A16"/>
    <w:rsid w:val="007218CC"/>
    <w:rsid w:val="00725143"/>
    <w:rsid w:val="0072574A"/>
    <w:rsid w:val="00731083"/>
    <w:rsid w:val="007313E0"/>
    <w:rsid w:val="00732B38"/>
    <w:rsid w:val="007340AB"/>
    <w:rsid w:val="00742364"/>
    <w:rsid w:val="00744225"/>
    <w:rsid w:val="00745BFB"/>
    <w:rsid w:val="007463F2"/>
    <w:rsid w:val="00752E38"/>
    <w:rsid w:val="00752E8C"/>
    <w:rsid w:val="00755C8C"/>
    <w:rsid w:val="0075608E"/>
    <w:rsid w:val="00756696"/>
    <w:rsid w:val="00760C65"/>
    <w:rsid w:val="00761F92"/>
    <w:rsid w:val="00763885"/>
    <w:rsid w:val="00763F56"/>
    <w:rsid w:val="00767643"/>
    <w:rsid w:val="00770141"/>
    <w:rsid w:val="00773BEC"/>
    <w:rsid w:val="007746AF"/>
    <w:rsid w:val="007755F0"/>
    <w:rsid w:val="00777457"/>
    <w:rsid w:val="00782FF7"/>
    <w:rsid w:val="007850EF"/>
    <w:rsid w:val="00791F1A"/>
    <w:rsid w:val="0079299D"/>
    <w:rsid w:val="00795414"/>
    <w:rsid w:val="007963A9"/>
    <w:rsid w:val="0079722D"/>
    <w:rsid w:val="00797A1B"/>
    <w:rsid w:val="007A21C2"/>
    <w:rsid w:val="007A3B68"/>
    <w:rsid w:val="007A5D4B"/>
    <w:rsid w:val="007C00E4"/>
    <w:rsid w:val="007C1AA0"/>
    <w:rsid w:val="007C1D6B"/>
    <w:rsid w:val="007C2011"/>
    <w:rsid w:val="007C259C"/>
    <w:rsid w:val="007C67ED"/>
    <w:rsid w:val="007D3E84"/>
    <w:rsid w:val="007D4E51"/>
    <w:rsid w:val="007E052A"/>
    <w:rsid w:val="007E05A7"/>
    <w:rsid w:val="007E353C"/>
    <w:rsid w:val="007E4037"/>
    <w:rsid w:val="007E43B4"/>
    <w:rsid w:val="007F2E5D"/>
    <w:rsid w:val="007F4187"/>
    <w:rsid w:val="007F65AE"/>
    <w:rsid w:val="0080078F"/>
    <w:rsid w:val="00802D6E"/>
    <w:rsid w:val="00811C84"/>
    <w:rsid w:val="00812ED1"/>
    <w:rsid w:val="00816DA0"/>
    <w:rsid w:val="0082269B"/>
    <w:rsid w:val="00822A47"/>
    <w:rsid w:val="00823908"/>
    <w:rsid w:val="00827C8B"/>
    <w:rsid w:val="008312C1"/>
    <w:rsid w:val="00831596"/>
    <w:rsid w:val="00834673"/>
    <w:rsid w:val="008372FD"/>
    <w:rsid w:val="008379CA"/>
    <w:rsid w:val="008418B0"/>
    <w:rsid w:val="00847902"/>
    <w:rsid w:val="00856A41"/>
    <w:rsid w:val="00860E77"/>
    <w:rsid w:val="008668A2"/>
    <w:rsid w:val="00887202"/>
    <w:rsid w:val="00887830"/>
    <w:rsid w:val="00892407"/>
    <w:rsid w:val="00893F29"/>
    <w:rsid w:val="0089767D"/>
    <w:rsid w:val="008A0E0C"/>
    <w:rsid w:val="008A1275"/>
    <w:rsid w:val="008A1CCF"/>
    <w:rsid w:val="008A3B83"/>
    <w:rsid w:val="008A6082"/>
    <w:rsid w:val="008B24F0"/>
    <w:rsid w:val="008B360D"/>
    <w:rsid w:val="008B437E"/>
    <w:rsid w:val="008B5C36"/>
    <w:rsid w:val="008B694A"/>
    <w:rsid w:val="008C0E16"/>
    <w:rsid w:val="008C15E9"/>
    <w:rsid w:val="008C5BA8"/>
    <w:rsid w:val="008C5FED"/>
    <w:rsid w:val="008D1BEE"/>
    <w:rsid w:val="008D2B4B"/>
    <w:rsid w:val="008D46AC"/>
    <w:rsid w:val="008D7F8F"/>
    <w:rsid w:val="008E6FB0"/>
    <w:rsid w:val="008E7443"/>
    <w:rsid w:val="008F08D8"/>
    <w:rsid w:val="009006AC"/>
    <w:rsid w:val="0090465B"/>
    <w:rsid w:val="00904CF1"/>
    <w:rsid w:val="009053A4"/>
    <w:rsid w:val="00906B12"/>
    <w:rsid w:val="009079B6"/>
    <w:rsid w:val="00907B80"/>
    <w:rsid w:val="00916585"/>
    <w:rsid w:val="009175D9"/>
    <w:rsid w:val="0092406C"/>
    <w:rsid w:val="0092763B"/>
    <w:rsid w:val="00930256"/>
    <w:rsid w:val="00940377"/>
    <w:rsid w:val="00941CC8"/>
    <w:rsid w:val="00942034"/>
    <w:rsid w:val="0095027E"/>
    <w:rsid w:val="00953BCB"/>
    <w:rsid w:val="0095594A"/>
    <w:rsid w:val="00957C34"/>
    <w:rsid w:val="00960864"/>
    <w:rsid w:val="0096219E"/>
    <w:rsid w:val="0097398D"/>
    <w:rsid w:val="00975829"/>
    <w:rsid w:val="0098150C"/>
    <w:rsid w:val="00984347"/>
    <w:rsid w:val="009859F5"/>
    <w:rsid w:val="00987D5A"/>
    <w:rsid w:val="009916B5"/>
    <w:rsid w:val="00991BA5"/>
    <w:rsid w:val="0099372B"/>
    <w:rsid w:val="00997A81"/>
    <w:rsid w:val="009A1993"/>
    <w:rsid w:val="009A244B"/>
    <w:rsid w:val="009A3ABF"/>
    <w:rsid w:val="009A4D8B"/>
    <w:rsid w:val="009B121F"/>
    <w:rsid w:val="009B141B"/>
    <w:rsid w:val="009B45C9"/>
    <w:rsid w:val="009C0EAD"/>
    <w:rsid w:val="009C2672"/>
    <w:rsid w:val="009C4E44"/>
    <w:rsid w:val="009C6AF7"/>
    <w:rsid w:val="009D1D88"/>
    <w:rsid w:val="009D465C"/>
    <w:rsid w:val="009D7807"/>
    <w:rsid w:val="009E1320"/>
    <w:rsid w:val="009E2D13"/>
    <w:rsid w:val="009E6E8A"/>
    <w:rsid w:val="009E795F"/>
    <w:rsid w:val="009F1BB9"/>
    <w:rsid w:val="009F6403"/>
    <w:rsid w:val="00A065DF"/>
    <w:rsid w:val="00A077E0"/>
    <w:rsid w:val="00A14397"/>
    <w:rsid w:val="00A15018"/>
    <w:rsid w:val="00A15CCB"/>
    <w:rsid w:val="00A1640D"/>
    <w:rsid w:val="00A2022E"/>
    <w:rsid w:val="00A238FE"/>
    <w:rsid w:val="00A27C78"/>
    <w:rsid w:val="00A33740"/>
    <w:rsid w:val="00A36191"/>
    <w:rsid w:val="00A445FD"/>
    <w:rsid w:val="00A50C35"/>
    <w:rsid w:val="00A53217"/>
    <w:rsid w:val="00A633E3"/>
    <w:rsid w:val="00A63A9E"/>
    <w:rsid w:val="00A654FF"/>
    <w:rsid w:val="00A74214"/>
    <w:rsid w:val="00A770B8"/>
    <w:rsid w:val="00A77D17"/>
    <w:rsid w:val="00A82F85"/>
    <w:rsid w:val="00A90D62"/>
    <w:rsid w:val="00A9187C"/>
    <w:rsid w:val="00A9454B"/>
    <w:rsid w:val="00A97290"/>
    <w:rsid w:val="00AB0FAB"/>
    <w:rsid w:val="00AB128E"/>
    <w:rsid w:val="00AB1629"/>
    <w:rsid w:val="00AB472F"/>
    <w:rsid w:val="00AC3390"/>
    <w:rsid w:val="00AC3414"/>
    <w:rsid w:val="00AC35C5"/>
    <w:rsid w:val="00AD0701"/>
    <w:rsid w:val="00AD1EFD"/>
    <w:rsid w:val="00AD2D8E"/>
    <w:rsid w:val="00AD3132"/>
    <w:rsid w:val="00AD4500"/>
    <w:rsid w:val="00AD5F80"/>
    <w:rsid w:val="00AD7CEA"/>
    <w:rsid w:val="00AE1AB6"/>
    <w:rsid w:val="00AE23A0"/>
    <w:rsid w:val="00AE5EF4"/>
    <w:rsid w:val="00AE7D05"/>
    <w:rsid w:val="00AF1A53"/>
    <w:rsid w:val="00B04579"/>
    <w:rsid w:val="00B06175"/>
    <w:rsid w:val="00B213F0"/>
    <w:rsid w:val="00B2474C"/>
    <w:rsid w:val="00B25B3F"/>
    <w:rsid w:val="00B25CDB"/>
    <w:rsid w:val="00B25EFF"/>
    <w:rsid w:val="00B30392"/>
    <w:rsid w:val="00B31662"/>
    <w:rsid w:val="00B33343"/>
    <w:rsid w:val="00B35018"/>
    <w:rsid w:val="00B401D9"/>
    <w:rsid w:val="00B40E7E"/>
    <w:rsid w:val="00B43901"/>
    <w:rsid w:val="00B517E1"/>
    <w:rsid w:val="00B51D9A"/>
    <w:rsid w:val="00B535A3"/>
    <w:rsid w:val="00B5365D"/>
    <w:rsid w:val="00B6265F"/>
    <w:rsid w:val="00B62EB1"/>
    <w:rsid w:val="00B63140"/>
    <w:rsid w:val="00B6554F"/>
    <w:rsid w:val="00B710A2"/>
    <w:rsid w:val="00B71E67"/>
    <w:rsid w:val="00B73198"/>
    <w:rsid w:val="00B77668"/>
    <w:rsid w:val="00B813BE"/>
    <w:rsid w:val="00B832E3"/>
    <w:rsid w:val="00B842F5"/>
    <w:rsid w:val="00B85131"/>
    <w:rsid w:val="00B86819"/>
    <w:rsid w:val="00B92344"/>
    <w:rsid w:val="00B9682F"/>
    <w:rsid w:val="00B9745F"/>
    <w:rsid w:val="00B977E7"/>
    <w:rsid w:val="00BA0568"/>
    <w:rsid w:val="00BA089C"/>
    <w:rsid w:val="00BA1760"/>
    <w:rsid w:val="00BA22E4"/>
    <w:rsid w:val="00BA4189"/>
    <w:rsid w:val="00BB0E06"/>
    <w:rsid w:val="00BB6D3C"/>
    <w:rsid w:val="00BC1233"/>
    <w:rsid w:val="00BC75BF"/>
    <w:rsid w:val="00BD1F11"/>
    <w:rsid w:val="00BD3EFE"/>
    <w:rsid w:val="00BD63E1"/>
    <w:rsid w:val="00BE0268"/>
    <w:rsid w:val="00BE16B6"/>
    <w:rsid w:val="00BE16C8"/>
    <w:rsid w:val="00BE651E"/>
    <w:rsid w:val="00BF2758"/>
    <w:rsid w:val="00BF3331"/>
    <w:rsid w:val="00C00455"/>
    <w:rsid w:val="00C01CA4"/>
    <w:rsid w:val="00C021E4"/>
    <w:rsid w:val="00C03F93"/>
    <w:rsid w:val="00C0534C"/>
    <w:rsid w:val="00C070A3"/>
    <w:rsid w:val="00C075E8"/>
    <w:rsid w:val="00C10BF2"/>
    <w:rsid w:val="00C137D7"/>
    <w:rsid w:val="00C17D6F"/>
    <w:rsid w:val="00C212F7"/>
    <w:rsid w:val="00C24921"/>
    <w:rsid w:val="00C27404"/>
    <w:rsid w:val="00C346A0"/>
    <w:rsid w:val="00C40308"/>
    <w:rsid w:val="00C51E8E"/>
    <w:rsid w:val="00C5400A"/>
    <w:rsid w:val="00C54401"/>
    <w:rsid w:val="00C600D0"/>
    <w:rsid w:val="00C63409"/>
    <w:rsid w:val="00C65BBB"/>
    <w:rsid w:val="00C71458"/>
    <w:rsid w:val="00C71E71"/>
    <w:rsid w:val="00C7413E"/>
    <w:rsid w:val="00C74810"/>
    <w:rsid w:val="00C80D07"/>
    <w:rsid w:val="00C82D59"/>
    <w:rsid w:val="00C8556E"/>
    <w:rsid w:val="00C87008"/>
    <w:rsid w:val="00C875D1"/>
    <w:rsid w:val="00C97246"/>
    <w:rsid w:val="00CA65A0"/>
    <w:rsid w:val="00CA7CCC"/>
    <w:rsid w:val="00CB3EEF"/>
    <w:rsid w:val="00CB781D"/>
    <w:rsid w:val="00CC1CD4"/>
    <w:rsid w:val="00CC2673"/>
    <w:rsid w:val="00CD0123"/>
    <w:rsid w:val="00CD2B7C"/>
    <w:rsid w:val="00CD35CB"/>
    <w:rsid w:val="00CD686F"/>
    <w:rsid w:val="00CD7022"/>
    <w:rsid w:val="00CE41E8"/>
    <w:rsid w:val="00CE7C1A"/>
    <w:rsid w:val="00CF052E"/>
    <w:rsid w:val="00CF1D7D"/>
    <w:rsid w:val="00CF3292"/>
    <w:rsid w:val="00D00827"/>
    <w:rsid w:val="00D00A07"/>
    <w:rsid w:val="00D029FD"/>
    <w:rsid w:val="00D03A9F"/>
    <w:rsid w:val="00D044F4"/>
    <w:rsid w:val="00D072D1"/>
    <w:rsid w:val="00D11337"/>
    <w:rsid w:val="00D1348F"/>
    <w:rsid w:val="00D134E3"/>
    <w:rsid w:val="00D149A8"/>
    <w:rsid w:val="00D150C6"/>
    <w:rsid w:val="00D20324"/>
    <w:rsid w:val="00D20BEC"/>
    <w:rsid w:val="00D23BA3"/>
    <w:rsid w:val="00D26799"/>
    <w:rsid w:val="00D27A7C"/>
    <w:rsid w:val="00D32B3B"/>
    <w:rsid w:val="00D35284"/>
    <w:rsid w:val="00D37A10"/>
    <w:rsid w:val="00D431FD"/>
    <w:rsid w:val="00D438F2"/>
    <w:rsid w:val="00D451BB"/>
    <w:rsid w:val="00D47497"/>
    <w:rsid w:val="00D47B7D"/>
    <w:rsid w:val="00D52F5A"/>
    <w:rsid w:val="00D53647"/>
    <w:rsid w:val="00D537FA"/>
    <w:rsid w:val="00D542B1"/>
    <w:rsid w:val="00D56975"/>
    <w:rsid w:val="00D63343"/>
    <w:rsid w:val="00D6357D"/>
    <w:rsid w:val="00D705FE"/>
    <w:rsid w:val="00D71E68"/>
    <w:rsid w:val="00D85CA2"/>
    <w:rsid w:val="00D86B5D"/>
    <w:rsid w:val="00D86D90"/>
    <w:rsid w:val="00D9422D"/>
    <w:rsid w:val="00D94530"/>
    <w:rsid w:val="00D96EB8"/>
    <w:rsid w:val="00D9786D"/>
    <w:rsid w:val="00D97F04"/>
    <w:rsid w:val="00DA148C"/>
    <w:rsid w:val="00DA171D"/>
    <w:rsid w:val="00DA37BB"/>
    <w:rsid w:val="00DA69E0"/>
    <w:rsid w:val="00DA7A7C"/>
    <w:rsid w:val="00DB501F"/>
    <w:rsid w:val="00DB7E0B"/>
    <w:rsid w:val="00DC50EC"/>
    <w:rsid w:val="00DC656F"/>
    <w:rsid w:val="00DC7422"/>
    <w:rsid w:val="00DD0936"/>
    <w:rsid w:val="00DD0B71"/>
    <w:rsid w:val="00DD6C2B"/>
    <w:rsid w:val="00DD7E6E"/>
    <w:rsid w:val="00DE2584"/>
    <w:rsid w:val="00DE66CA"/>
    <w:rsid w:val="00DF3F17"/>
    <w:rsid w:val="00DF69ED"/>
    <w:rsid w:val="00E04DF4"/>
    <w:rsid w:val="00E07A5C"/>
    <w:rsid w:val="00E1103D"/>
    <w:rsid w:val="00E141DA"/>
    <w:rsid w:val="00E161AB"/>
    <w:rsid w:val="00E17CFC"/>
    <w:rsid w:val="00E2035B"/>
    <w:rsid w:val="00E22D60"/>
    <w:rsid w:val="00E31CE6"/>
    <w:rsid w:val="00E3400B"/>
    <w:rsid w:val="00E36F03"/>
    <w:rsid w:val="00E40227"/>
    <w:rsid w:val="00E43E26"/>
    <w:rsid w:val="00E44E59"/>
    <w:rsid w:val="00E462AB"/>
    <w:rsid w:val="00E50D01"/>
    <w:rsid w:val="00E716D1"/>
    <w:rsid w:val="00E74B8A"/>
    <w:rsid w:val="00E7600D"/>
    <w:rsid w:val="00E767CE"/>
    <w:rsid w:val="00E76D34"/>
    <w:rsid w:val="00E80529"/>
    <w:rsid w:val="00E81C88"/>
    <w:rsid w:val="00E83A31"/>
    <w:rsid w:val="00E85BD9"/>
    <w:rsid w:val="00E85F90"/>
    <w:rsid w:val="00E86F65"/>
    <w:rsid w:val="00E90D7E"/>
    <w:rsid w:val="00E95AFF"/>
    <w:rsid w:val="00EA00CD"/>
    <w:rsid w:val="00EA1B9A"/>
    <w:rsid w:val="00EA291E"/>
    <w:rsid w:val="00EA3DB9"/>
    <w:rsid w:val="00EA4C4B"/>
    <w:rsid w:val="00EA594B"/>
    <w:rsid w:val="00EA5BFB"/>
    <w:rsid w:val="00EB1473"/>
    <w:rsid w:val="00EB6285"/>
    <w:rsid w:val="00EC3F6B"/>
    <w:rsid w:val="00EC54BE"/>
    <w:rsid w:val="00EC78AC"/>
    <w:rsid w:val="00EC7FB3"/>
    <w:rsid w:val="00ED3B17"/>
    <w:rsid w:val="00ED775D"/>
    <w:rsid w:val="00EE02EB"/>
    <w:rsid w:val="00EE09BB"/>
    <w:rsid w:val="00EE1DA9"/>
    <w:rsid w:val="00EE2EAC"/>
    <w:rsid w:val="00EE5788"/>
    <w:rsid w:val="00F015CE"/>
    <w:rsid w:val="00F034E3"/>
    <w:rsid w:val="00F04C47"/>
    <w:rsid w:val="00F06588"/>
    <w:rsid w:val="00F06F48"/>
    <w:rsid w:val="00F12185"/>
    <w:rsid w:val="00F13C1A"/>
    <w:rsid w:val="00F1410E"/>
    <w:rsid w:val="00F145E6"/>
    <w:rsid w:val="00F20322"/>
    <w:rsid w:val="00F203B1"/>
    <w:rsid w:val="00F2133D"/>
    <w:rsid w:val="00F23BDE"/>
    <w:rsid w:val="00F23C8E"/>
    <w:rsid w:val="00F26058"/>
    <w:rsid w:val="00F27DE2"/>
    <w:rsid w:val="00F3234C"/>
    <w:rsid w:val="00F34486"/>
    <w:rsid w:val="00F34C67"/>
    <w:rsid w:val="00F412AA"/>
    <w:rsid w:val="00F41ABE"/>
    <w:rsid w:val="00F44DC1"/>
    <w:rsid w:val="00F530D6"/>
    <w:rsid w:val="00F574A3"/>
    <w:rsid w:val="00F640BF"/>
    <w:rsid w:val="00F646DE"/>
    <w:rsid w:val="00F7025C"/>
    <w:rsid w:val="00F711E1"/>
    <w:rsid w:val="00F716A8"/>
    <w:rsid w:val="00F81213"/>
    <w:rsid w:val="00F82E80"/>
    <w:rsid w:val="00F93CF9"/>
    <w:rsid w:val="00F955E1"/>
    <w:rsid w:val="00F96C7C"/>
    <w:rsid w:val="00FA490A"/>
    <w:rsid w:val="00FB0BBF"/>
    <w:rsid w:val="00FB1AD7"/>
    <w:rsid w:val="00FB3A56"/>
    <w:rsid w:val="00FC03F7"/>
    <w:rsid w:val="00FC0EF0"/>
    <w:rsid w:val="00FC31E9"/>
    <w:rsid w:val="00FC53F9"/>
    <w:rsid w:val="00FD016B"/>
    <w:rsid w:val="00FD3C37"/>
    <w:rsid w:val="00FD46F9"/>
    <w:rsid w:val="00FD4B54"/>
    <w:rsid w:val="00FD6C80"/>
    <w:rsid w:val="00FE070C"/>
    <w:rsid w:val="00FE40CA"/>
    <w:rsid w:val="00FE5A8F"/>
    <w:rsid w:val="00FF17DD"/>
    <w:rsid w:val="00FF554E"/>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14DF995"/>
  <w15:docId w15:val="{493FC80E-A6B5-A14E-BB8B-0EE6ACC44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EC7FB3"/>
    <w:pPr>
      <w:spacing w:after="120"/>
    </w:pPr>
    <w:rPr>
      <w:rFonts w:ascii="Arial" w:eastAsia="Times New Roman" w:hAnsi="Arial" w:cs="Arial"/>
      <w:sz w:val="22"/>
      <w:szCs w:val="22"/>
    </w:rPr>
  </w:style>
  <w:style w:type="paragraph" w:styleId="Heading1">
    <w:name w:val="heading 1"/>
    <w:aliases w:val="h1"/>
    <w:basedOn w:val="Normal"/>
    <w:next w:val="Normal"/>
    <w:link w:val="Heading1Char"/>
    <w:qFormat/>
    <w:rsid w:val="00A97290"/>
    <w:pPr>
      <w:keepNext/>
      <w:jc w:val="center"/>
      <w:outlineLvl w:val="0"/>
    </w:pPr>
    <w:rPr>
      <w:b/>
      <w:kern w:val="28"/>
      <w:sz w:val="36"/>
    </w:rPr>
  </w:style>
  <w:style w:type="paragraph" w:styleId="Heading2">
    <w:name w:val="heading 2"/>
    <w:aliases w:val="h2,heading 2"/>
    <w:basedOn w:val="Normal"/>
    <w:next w:val="List1"/>
    <w:link w:val="Heading2Char"/>
    <w:qFormat/>
    <w:rsid w:val="008B694A"/>
    <w:pPr>
      <w:keepNext/>
      <w:spacing w:before="120" w:after="60"/>
      <w:outlineLvl w:val="1"/>
    </w:pPr>
    <w:rPr>
      <w:b/>
      <w:i/>
      <w:sz w:val="28"/>
    </w:rPr>
  </w:style>
  <w:style w:type="paragraph" w:styleId="Heading3">
    <w:name w:val="heading 3"/>
    <w:basedOn w:val="Normal"/>
    <w:next w:val="Normal"/>
    <w:link w:val="Heading3Char"/>
    <w:uiPriority w:val="9"/>
    <w:unhideWhenUsed/>
    <w:qFormat/>
    <w:rsid w:val="00EC54BE"/>
    <w:pPr>
      <w:keepNext/>
      <w:keepLines/>
      <w:outlineLvl w:val="2"/>
    </w:pPr>
    <w:rPr>
      <w:rFonts w:eastAsiaTheme="majorEastAsia"/>
      <w:b/>
      <w:bCs/>
      <w:sz w:val="24"/>
      <w:szCs w:val="24"/>
    </w:rPr>
  </w:style>
  <w:style w:type="paragraph" w:styleId="Heading4">
    <w:name w:val="heading 4"/>
    <w:basedOn w:val="Normal"/>
    <w:next w:val="Normal"/>
    <w:link w:val="Heading4Char"/>
    <w:uiPriority w:val="9"/>
    <w:unhideWhenUsed/>
    <w:rsid w:val="00007305"/>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rsid w:val="00007305"/>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rsid w:val="00007305"/>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rsid w:val="00007305"/>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unhideWhenUsed/>
    <w:rsid w:val="00007305"/>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rsid w:val="00007305"/>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A97290"/>
    <w:rPr>
      <w:rFonts w:ascii="Arial" w:eastAsia="Times New Roman" w:hAnsi="Arial" w:cs="Arial"/>
      <w:b/>
      <w:kern w:val="28"/>
      <w:sz w:val="36"/>
    </w:rPr>
  </w:style>
  <w:style w:type="character" w:customStyle="1" w:styleId="Heading2Char">
    <w:name w:val="Heading 2 Char"/>
    <w:aliases w:val="h2 Char,heading 2 Char"/>
    <w:basedOn w:val="DefaultParagraphFont"/>
    <w:link w:val="Heading2"/>
    <w:rsid w:val="008B694A"/>
    <w:rPr>
      <w:rFonts w:ascii="Arial" w:eastAsia="Times New Roman" w:hAnsi="Arial" w:cs="Arial"/>
      <w:b/>
      <w:i/>
      <w:sz w:val="28"/>
      <w:szCs w:val="22"/>
    </w:rPr>
  </w:style>
  <w:style w:type="paragraph" w:customStyle="1" w:styleId="List1">
    <w:name w:val="List1"/>
    <w:aliases w:val="l"/>
    <w:basedOn w:val="Normal"/>
    <w:qFormat/>
    <w:rsid w:val="00B977E7"/>
    <w:pPr>
      <w:ind w:left="260" w:hanging="260"/>
    </w:pPr>
  </w:style>
  <w:style w:type="paragraph" w:styleId="ListParagraph">
    <w:name w:val="List Paragraph"/>
    <w:basedOn w:val="Normal"/>
    <w:uiPriority w:val="34"/>
    <w:qFormat/>
    <w:rsid w:val="00007305"/>
    <w:pPr>
      <w:numPr>
        <w:numId w:val="2"/>
      </w:numPr>
      <w:contextualSpacing/>
    </w:pPr>
  </w:style>
  <w:style w:type="character" w:styleId="CommentReference">
    <w:name w:val="annotation reference"/>
    <w:basedOn w:val="DefaultParagraphFont"/>
    <w:uiPriority w:val="99"/>
    <w:unhideWhenUsed/>
    <w:rsid w:val="00B977E7"/>
    <w:rPr>
      <w:sz w:val="18"/>
      <w:szCs w:val="18"/>
    </w:rPr>
  </w:style>
  <w:style w:type="paragraph" w:styleId="CommentText">
    <w:name w:val="annotation text"/>
    <w:basedOn w:val="Normal"/>
    <w:link w:val="CommentTextChar"/>
    <w:uiPriority w:val="99"/>
    <w:semiHidden/>
    <w:unhideWhenUsed/>
    <w:rsid w:val="00B977E7"/>
  </w:style>
  <w:style w:type="character" w:customStyle="1" w:styleId="CommentTextChar">
    <w:name w:val="Comment Text Char"/>
    <w:basedOn w:val="DefaultParagraphFont"/>
    <w:link w:val="CommentText"/>
    <w:uiPriority w:val="99"/>
    <w:semiHidden/>
    <w:rsid w:val="00B977E7"/>
    <w:rPr>
      <w:rFonts w:ascii="Helvetica Neue" w:eastAsia="Times New Roman" w:hAnsi="Helvetica Neue" w:cs="Times New Roman"/>
    </w:rPr>
  </w:style>
  <w:style w:type="paragraph" w:styleId="BalloonText">
    <w:name w:val="Balloon Text"/>
    <w:basedOn w:val="Normal"/>
    <w:link w:val="BalloonTextChar"/>
    <w:uiPriority w:val="99"/>
    <w:semiHidden/>
    <w:unhideWhenUsed/>
    <w:rsid w:val="00B977E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977E7"/>
    <w:rPr>
      <w:rFonts w:ascii="Lucida Grande" w:eastAsia="Times New Roman" w:hAnsi="Lucida Grande" w:cs="Lucida Grande"/>
      <w:sz w:val="18"/>
      <w:szCs w:val="18"/>
    </w:rPr>
  </w:style>
  <w:style w:type="paragraph" w:styleId="Footer">
    <w:name w:val="footer"/>
    <w:basedOn w:val="Normal"/>
    <w:link w:val="FooterChar"/>
    <w:rsid w:val="007A3B68"/>
    <w:pPr>
      <w:tabs>
        <w:tab w:val="center" w:pos="4320"/>
        <w:tab w:val="right" w:pos="8640"/>
      </w:tabs>
    </w:pPr>
  </w:style>
  <w:style w:type="character" w:customStyle="1" w:styleId="FooterChar">
    <w:name w:val="Footer Char"/>
    <w:basedOn w:val="DefaultParagraphFont"/>
    <w:link w:val="Footer"/>
    <w:rsid w:val="007A3B68"/>
    <w:rPr>
      <w:rFonts w:ascii="Helvetica Neue" w:eastAsia="Times New Roman" w:hAnsi="Helvetica Neue" w:cs="Times New Roman"/>
    </w:rPr>
  </w:style>
  <w:style w:type="character" w:customStyle="1" w:styleId="Heading3Char">
    <w:name w:val="Heading 3 Char"/>
    <w:basedOn w:val="DefaultParagraphFont"/>
    <w:link w:val="Heading3"/>
    <w:uiPriority w:val="9"/>
    <w:rsid w:val="00EC54BE"/>
    <w:rPr>
      <w:rFonts w:ascii="Arial" w:eastAsiaTheme="majorEastAsia" w:hAnsi="Arial" w:cs="Arial"/>
      <w:b/>
      <w:bCs/>
    </w:rPr>
  </w:style>
  <w:style w:type="paragraph" w:styleId="Header">
    <w:name w:val="header"/>
    <w:basedOn w:val="Normal"/>
    <w:link w:val="HeaderChar"/>
    <w:unhideWhenUsed/>
    <w:rsid w:val="009D465C"/>
    <w:pPr>
      <w:tabs>
        <w:tab w:val="center" w:pos="4320"/>
        <w:tab w:val="right" w:pos="8640"/>
      </w:tabs>
    </w:pPr>
  </w:style>
  <w:style w:type="character" w:customStyle="1" w:styleId="HeaderChar">
    <w:name w:val="Header Char"/>
    <w:basedOn w:val="DefaultParagraphFont"/>
    <w:link w:val="Header"/>
    <w:rsid w:val="009D465C"/>
    <w:rPr>
      <w:rFonts w:ascii="Helvetica Neue" w:eastAsia="Times New Roman" w:hAnsi="Helvetica Neue" w:cs="Times New Roman"/>
    </w:rPr>
  </w:style>
  <w:style w:type="table" w:styleId="TableGrid">
    <w:name w:val="Table Grid"/>
    <w:basedOn w:val="TableNormal"/>
    <w:uiPriority w:val="59"/>
    <w:rsid w:val="009D465C"/>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A50C35"/>
  </w:style>
  <w:style w:type="character" w:styleId="Hyperlink">
    <w:name w:val="Hyperlink"/>
    <w:basedOn w:val="DefaultParagraphFont"/>
    <w:uiPriority w:val="99"/>
    <w:unhideWhenUsed/>
    <w:rsid w:val="005677E2"/>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4B09B6"/>
    <w:rPr>
      <w:b/>
      <w:bCs/>
      <w:sz w:val="20"/>
      <w:szCs w:val="20"/>
    </w:rPr>
  </w:style>
  <w:style w:type="character" w:customStyle="1" w:styleId="CommentSubjectChar">
    <w:name w:val="Comment Subject Char"/>
    <w:basedOn w:val="CommentTextChar"/>
    <w:link w:val="CommentSubject"/>
    <w:uiPriority w:val="99"/>
    <w:semiHidden/>
    <w:rsid w:val="004B09B6"/>
    <w:rPr>
      <w:rFonts w:ascii="Arial" w:eastAsia="Times New Roman" w:hAnsi="Arial" w:cs="Arial"/>
      <w:b/>
      <w:bCs/>
      <w:sz w:val="20"/>
      <w:szCs w:val="20"/>
    </w:rPr>
  </w:style>
  <w:style w:type="paragraph" w:styleId="Revision">
    <w:name w:val="Revision"/>
    <w:hidden/>
    <w:uiPriority w:val="99"/>
    <w:semiHidden/>
    <w:rsid w:val="004B09B6"/>
    <w:rPr>
      <w:rFonts w:ascii="Arial" w:eastAsia="Times New Roman" w:hAnsi="Arial" w:cs="Arial"/>
      <w:sz w:val="22"/>
      <w:szCs w:val="22"/>
    </w:rPr>
  </w:style>
  <w:style w:type="paragraph" w:customStyle="1" w:styleId="standard">
    <w:name w:val="standard"/>
    <w:aliases w:val="s,Standard"/>
    <w:basedOn w:val="Normal"/>
    <w:qFormat/>
    <w:rsid w:val="005C3DA1"/>
    <w:pPr>
      <w:ind w:firstLine="720"/>
    </w:pPr>
    <w:rPr>
      <w:rFonts w:cs="Times New Roman"/>
      <w:szCs w:val="24"/>
    </w:rPr>
  </w:style>
  <w:style w:type="character" w:styleId="FollowedHyperlink">
    <w:name w:val="FollowedHyperlink"/>
    <w:basedOn w:val="DefaultParagraphFont"/>
    <w:uiPriority w:val="99"/>
    <w:semiHidden/>
    <w:unhideWhenUsed/>
    <w:rsid w:val="00EA4C4B"/>
    <w:rPr>
      <w:color w:val="800080" w:themeColor="followedHyperlink"/>
      <w:u w:val="single"/>
    </w:rPr>
  </w:style>
  <w:style w:type="character" w:styleId="Emphasis">
    <w:name w:val="Emphasis"/>
    <w:basedOn w:val="DefaultParagraphFont"/>
    <w:uiPriority w:val="20"/>
    <w:rsid w:val="0061283A"/>
    <w:rPr>
      <w:i/>
      <w:iCs/>
    </w:rPr>
  </w:style>
  <w:style w:type="paragraph" w:styleId="NormalWeb">
    <w:name w:val="Normal (Web)"/>
    <w:basedOn w:val="Normal"/>
    <w:uiPriority w:val="99"/>
    <w:semiHidden/>
    <w:unhideWhenUsed/>
    <w:rsid w:val="00C54401"/>
    <w:pPr>
      <w:spacing w:before="100" w:beforeAutospacing="1" w:after="100" w:afterAutospacing="1"/>
    </w:pPr>
    <w:rPr>
      <w:rFonts w:ascii="Times New Roman" w:eastAsiaTheme="minorEastAsia" w:hAnsi="Times New Roman" w:cs="Times New Roman"/>
      <w:sz w:val="20"/>
      <w:szCs w:val="20"/>
    </w:rPr>
  </w:style>
  <w:style w:type="paragraph" w:styleId="NoSpacing">
    <w:name w:val="No Spacing"/>
    <w:uiPriority w:val="1"/>
    <w:rsid w:val="00007305"/>
    <w:rPr>
      <w:rFonts w:ascii="Arial" w:eastAsia="Times New Roman" w:hAnsi="Arial" w:cs="Arial"/>
      <w:sz w:val="22"/>
      <w:szCs w:val="22"/>
    </w:rPr>
  </w:style>
  <w:style w:type="character" w:customStyle="1" w:styleId="Heading4Char">
    <w:name w:val="Heading 4 Char"/>
    <w:basedOn w:val="DefaultParagraphFont"/>
    <w:link w:val="Heading4"/>
    <w:uiPriority w:val="9"/>
    <w:rsid w:val="00007305"/>
    <w:rPr>
      <w:rFonts w:asciiTheme="majorHAnsi" w:eastAsiaTheme="majorEastAsia" w:hAnsiTheme="majorHAnsi" w:cstheme="majorBidi"/>
      <w:i/>
      <w:iCs/>
      <w:color w:val="365F91" w:themeColor="accent1" w:themeShade="BF"/>
      <w:sz w:val="22"/>
      <w:szCs w:val="22"/>
    </w:rPr>
  </w:style>
  <w:style w:type="character" w:customStyle="1" w:styleId="Heading5Char">
    <w:name w:val="Heading 5 Char"/>
    <w:basedOn w:val="DefaultParagraphFont"/>
    <w:link w:val="Heading5"/>
    <w:uiPriority w:val="9"/>
    <w:rsid w:val="00007305"/>
    <w:rPr>
      <w:rFonts w:asciiTheme="majorHAnsi" w:eastAsiaTheme="majorEastAsia" w:hAnsiTheme="majorHAnsi" w:cstheme="majorBidi"/>
      <w:color w:val="365F91" w:themeColor="accent1" w:themeShade="BF"/>
      <w:sz w:val="22"/>
      <w:szCs w:val="22"/>
    </w:rPr>
  </w:style>
  <w:style w:type="character" w:customStyle="1" w:styleId="Heading6Char">
    <w:name w:val="Heading 6 Char"/>
    <w:basedOn w:val="DefaultParagraphFont"/>
    <w:link w:val="Heading6"/>
    <w:uiPriority w:val="9"/>
    <w:rsid w:val="00007305"/>
    <w:rPr>
      <w:rFonts w:asciiTheme="majorHAnsi" w:eastAsiaTheme="majorEastAsia" w:hAnsiTheme="majorHAnsi" w:cstheme="majorBidi"/>
      <w:color w:val="243F60" w:themeColor="accent1" w:themeShade="7F"/>
      <w:sz w:val="22"/>
      <w:szCs w:val="22"/>
    </w:rPr>
  </w:style>
  <w:style w:type="character" w:customStyle="1" w:styleId="Heading7Char">
    <w:name w:val="Heading 7 Char"/>
    <w:basedOn w:val="DefaultParagraphFont"/>
    <w:link w:val="Heading7"/>
    <w:uiPriority w:val="9"/>
    <w:rsid w:val="00007305"/>
    <w:rPr>
      <w:rFonts w:asciiTheme="majorHAnsi" w:eastAsiaTheme="majorEastAsia" w:hAnsiTheme="majorHAnsi" w:cstheme="majorBidi"/>
      <w:i/>
      <w:iCs/>
      <w:color w:val="243F60" w:themeColor="accent1" w:themeShade="7F"/>
      <w:sz w:val="22"/>
      <w:szCs w:val="22"/>
    </w:rPr>
  </w:style>
  <w:style w:type="character" w:customStyle="1" w:styleId="Heading8Char">
    <w:name w:val="Heading 8 Char"/>
    <w:basedOn w:val="DefaultParagraphFont"/>
    <w:link w:val="Heading8"/>
    <w:uiPriority w:val="9"/>
    <w:rsid w:val="00007305"/>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rsid w:val="0000730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07305"/>
    <w:rPr>
      <w:rFonts w:asciiTheme="majorHAnsi" w:eastAsiaTheme="majorEastAsia" w:hAnsiTheme="majorHAnsi" w:cstheme="majorBidi"/>
      <w:spacing w:val="-10"/>
      <w:kern w:val="28"/>
      <w:sz w:val="56"/>
      <w:szCs w:val="56"/>
    </w:rPr>
  </w:style>
  <w:style w:type="character" w:customStyle="1" w:styleId="Heading9Char">
    <w:name w:val="Heading 9 Char"/>
    <w:basedOn w:val="DefaultParagraphFont"/>
    <w:link w:val="Heading9"/>
    <w:uiPriority w:val="9"/>
    <w:rsid w:val="00007305"/>
    <w:rPr>
      <w:rFonts w:asciiTheme="majorHAnsi" w:eastAsiaTheme="majorEastAsia" w:hAnsiTheme="majorHAnsi" w:cstheme="majorBidi"/>
      <w:i/>
      <w:iCs/>
      <w:color w:val="272727" w:themeColor="text1" w:themeTint="D8"/>
      <w:sz w:val="21"/>
      <w:szCs w:val="21"/>
    </w:rPr>
  </w:style>
  <w:style w:type="paragraph" w:styleId="Subtitle">
    <w:name w:val="Subtitle"/>
    <w:basedOn w:val="Normal"/>
    <w:next w:val="Normal"/>
    <w:link w:val="SubtitleChar"/>
    <w:uiPriority w:val="11"/>
    <w:rsid w:val="00007305"/>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007305"/>
    <w:rPr>
      <w:color w:val="5A5A5A" w:themeColor="text1" w:themeTint="A5"/>
      <w:spacing w:val="15"/>
      <w:sz w:val="22"/>
      <w:szCs w:val="22"/>
    </w:rPr>
  </w:style>
  <w:style w:type="character" w:styleId="SubtleEmphasis">
    <w:name w:val="Subtle Emphasis"/>
    <w:basedOn w:val="DefaultParagraphFont"/>
    <w:uiPriority w:val="19"/>
    <w:rsid w:val="00007305"/>
    <w:rPr>
      <w:i/>
      <w:iCs/>
      <w:color w:val="404040" w:themeColor="text1" w:themeTint="BF"/>
    </w:rPr>
  </w:style>
  <w:style w:type="character" w:styleId="IntenseEmphasis">
    <w:name w:val="Intense Emphasis"/>
    <w:basedOn w:val="DefaultParagraphFont"/>
    <w:uiPriority w:val="21"/>
    <w:rsid w:val="00007305"/>
    <w:rPr>
      <w:i/>
      <w:iCs/>
      <w:color w:val="4F81BD" w:themeColor="accent1"/>
    </w:rPr>
  </w:style>
  <w:style w:type="character" w:styleId="Strong">
    <w:name w:val="Strong"/>
    <w:basedOn w:val="DefaultParagraphFont"/>
    <w:uiPriority w:val="22"/>
    <w:rsid w:val="00007305"/>
    <w:rPr>
      <w:b/>
      <w:bCs/>
    </w:rPr>
  </w:style>
  <w:style w:type="paragraph" w:styleId="Quote">
    <w:name w:val="Quote"/>
    <w:basedOn w:val="Normal"/>
    <w:next w:val="Normal"/>
    <w:link w:val="QuoteChar"/>
    <w:uiPriority w:val="29"/>
    <w:rsid w:val="0000730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07305"/>
    <w:rPr>
      <w:rFonts w:ascii="Arial" w:eastAsia="Times New Roman" w:hAnsi="Arial" w:cs="Arial"/>
      <w:i/>
      <w:iCs/>
      <w:color w:val="404040" w:themeColor="text1" w:themeTint="BF"/>
      <w:sz w:val="22"/>
      <w:szCs w:val="22"/>
    </w:rPr>
  </w:style>
  <w:style w:type="paragraph" w:styleId="IntenseQuote">
    <w:name w:val="Intense Quote"/>
    <w:basedOn w:val="Normal"/>
    <w:next w:val="Normal"/>
    <w:link w:val="IntenseQuoteChar"/>
    <w:uiPriority w:val="30"/>
    <w:rsid w:val="0000730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07305"/>
    <w:rPr>
      <w:rFonts w:ascii="Arial" w:eastAsia="Times New Roman" w:hAnsi="Arial" w:cs="Arial"/>
      <w:i/>
      <w:iCs/>
      <w:color w:val="4F81BD" w:themeColor="accent1"/>
      <w:sz w:val="22"/>
      <w:szCs w:val="22"/>
    </w:rPr>
  </w:style>
  <w:style w:type="character" w:styleId="SubtleReference">
    <w:name w:val="Subtle Reference"/>
    <w:basedOn w:val="DefaultParagraphFont"/>
    <w:uiPriority w:val="31"/>
    <w:rsid w:val="00007305"/>
    <w:rPr>
      <w:smallCaps/>
      <w:color w:val="5A5A5A" w:themeColor="text1" w:themeTint="A5"/>
    </w:rPr>
  </w:style>
  <w:style w:type="character" w:styleId="IntenseReference">
    <w:name w:val="Intense Reference"/>
    <w:basedOn w:val="DefaultParagraphFont"/>
    <w:uiPriority w:val="32"/>
    <w:rsid w:val="00007305"/>
    <w:rPr>
      <w:b/>
      <w:bCs/>
      <w:smallCaps/>
      <w:color w:val="4F81BD" w:themeColor="accent1"/>
      <w:spacing w:val="5"/>
    </w:rPr>
  </w:style>
  <w:style w:type="character" w:styleId="BookTitle">
    <w:name w:val="Book Title"/>
    <w:basedOn w:val="DefaultParagraphFont"/>
    <w:uiPriority w:val="33"/>
    <w:rsid w:val="00007305"/>
    <w:rPr>
      <w:b/>
      <w:bCs/>
      <w:i/>
      <w:iCs/>
      <w:spacing w:val="5"/>
    </w:rPr>
  </w:style>
  <w:style w:type="character" w:styleId="UnresolvedMention">
    <w:name w:val="Unresolved Mention"/>
    <w:basedOn w:val="DefaultParagraphFont"/>
    <w:uiPriority w:val="99"/>
    <w:rsid w:val="00E86F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097199">
      <w:bodyDiv w:val="1"/>
      <w:marLeft w:val="0"/>
      <w:marRight w:val="0"/>
      <w:marTop w:val="0"/>
      <w:marBottom w:val="0"/>
      <w:divBdr>
        <w:top w:val="none" w:sz="0" w:space="0" w:color="auto"/>
        <w:left w:val="none" w:sz="0" w:space="0" w:color="auto"/>
        <w:bottom w:val="none" w:sz="0" w:space="0" w:color="auto"/>
        <w:right w:val="none" w:sz="0" w:space="0" w:color="auto"/>
      </w:divBdr>
    </w:div>
    <w:div w:id="195625003">
      <w:bodyDiv w:val="1"/>
      <w:marLeft w:val="0"/>
      <w:marRight w:val="0"/>
      <w:marTop w:val="0"/>
      <w:marBottom w:val="0"/>
      <w:divBdr>
        <w:top w:val="none" w:sz="0" w:space="0" w:color="auto"/>
        <w:left w:val="none" w:sz="0" w:space="0" w:color="auto"/>
        <w:bottom w:val="none" w:sz="0" w:space="0" w:color="auto"/>
        <w:right w:val="none" w:sz="0" w:space="0" w:color="auto"/>
      </w:divBdr>
    </w:div>
    <w:div w:id="344981766">
      <w:bodyDiv w:val="1"/>
      <w:marLeft w:val="0"/>
      <w:marRight w:val="0"/>
      <w:marTop w:val="0"/>
      <w:marBottom w:val="0"/>
      <w:divBdr>
        <w:top w:val="none" w:sz="0" w:space="0" w:color="auto"/>
        <w:left w:val="none" w:sz="0" w:space="0" w:color="auto"/>
        <w:bottom w:val="none" w:sz="0" w:space="0" w:color="auto"/>
        <w:right w:val="none" w:sz="0" w:space="0" w:color="auto"/>
      </w:divBdr>
    </w:div>
    <w:div w:id="706224526">
      <w:bodyDiv w:val="1"/>
      <w:marLeft w:val="0"/>
      <w:marRight w:val="0"/>
      <w:marTop w:val="0"/>
      <w:marBottom w:val="0"/>
      <w:divBdr>
        <w:top w:val="none" w:sz="0" w:space="0" w:color="auto"/>
        <w:left w:val="none" w:sz="0" w:space="0" w:color="auto"/>
        <w:bottom w:val="none" w:sz="0" w:space="0" w:color="auto"/>
        <w:right w:val="none" w:sz="0" w:space="0" w:color="auto"/>
      </w:divBdr>
    </w:div>
    <w:div w:id="711342913">
      <w:bodyDiv w:val="1"/>
      <w:marLeft w:val="0"/>
      <w:marRight w:val="0"/>
      <w:marTop w:val="0"/>
      <w:marBottom w:val="0"/>
      <w:divBdr>
        <w:top w:val="none" w:sz="0" w:space="0" w:color="auto"/>
        <w:left w:val="none" w:sz="0" w:space="0" w:color="auto"/>
        <w:bottom w:val="none" w:sz="0" w:space="0" w:color="auto"/>
        <w:right w:val="none" w:sz="0" w:space="0" w:color="auto"/>
      </w:divBdr>
    </w:div>
    <w:div w:id="1489856271">
      <w:bodyDiv w:val="1"/>
      <w:marLeft w:val="0"/>
      <w:marRight w:val="0"/>
      <w:marTop w:val="0"/>
      <w:marBottom w:val="0"/>
      <w:divBdr>
        <w:top w:val="none" w:sz="0" w:space="0" w:color="auto"/>
        <w:left w:val="none" w:sz="0" w:space="0" w:color="auto"/>
        <w:bottom w:val="none" w:sz="0" w:space="0" w:color="auto"/>
        <w:right w:val="none" w:sz="0" w:space="0" w:color="auto"/>
      </w:divBdr>
    </w:div>
    <w:div w:id="1558666217">
      <w:bodyDiv w:val="1"/>
      <w:marLeft w:val="0"/>
      <w:marRight w:val="0"/>
      <w:marTop w:val="0"/>
      <w:marBottom w:val="0"/>
      <w:divBdr>
        <w:top w:val="none" w:sz="0" w:space="0" w:color="auto"/>
        <w:left w:val="none" w:sz="0" w:space="0" w:color="auto"/>
        <w:bottom w:val="none" w:sz="0" w:space="0" w:color="auto"/>
        <w:right w:val="none" w:sz="0" w:space="0" w:color="auto"/>
      </w:divBdr>
    </w:div>
    <w:div w:id="1756899713">
      <w:bodyDiv w:val="1"/>
      <w:marLeft w:val="0"/>
      <w:marRight w:val="0"/>
      <w:marTop w:val="0"/>
      <w:marBottom w:val="0"/>
      <w:divBdr>
        <w:top w:val="none" w:sz="0" w:space="0" w:color="auto"/>
        <w:left w:val="none" w:sz="0" w:space="0" w:color="auto"/>
        <w:bottom w:val="none" w:sz="0" w:space="0" w:color="auto"/>
        <w:right w:val="none" w:sz="0" w:space="0" w:color="auto"/>
      </w:divBdr>
    </w:div>
    <w:div w:id="20919225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hyperlink" Target="https://www.youtube.com/watch?v=Ry0E5YTEazs" TargetMode="Externa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eol.org/info/podcasts_fungi" TargetMode="External"/><Relationship Id="rId2" Type="http://schemas.openxmlformats.org/officeDocument/2006/relationships/numbering" Target="numbering.xml"/><Relationship Id="rId16" Type="http://schemas.openxmlformats.org/officeDocument/2006/relationships/hyperlink" Target="http://www.plantpath.cornell.edu/PhotoLab/TimeLapse2/Amanita1_credits4_FC.html" TargetMode="External"/><Relationship Id="rId20" Type="http://schemas.openxmlformats.org/officeDocument/2006/relationships/hyperlink" Target="http://www.sigmaaldrich.com/content/dam/sigma-aldrich/docs/Sigma/General_Information/metabolic_pathways_poster.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sigmaaldrich.com/content/dam/sigma-aldrich/docs/Sigma/General_Information/metabolic_pathways_poster.pdf" TargetMode="Externa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lantpath.cornell.edu/PhotoLab/TimeLapse2/Amanita1_credits4_FC.html" TargetMode="External"/><Relationship Id="rId22"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ElizabethTompkins/Dropbox%20(CarbonTIME)/2%20CTIME2%20General%20(1)/2.12%20Final%20Website/2.12.0%20Outlines%20&amp;%20Templates/CTIME_TG_Lesson_Activity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BB077F-F7D0-0446-8009-1568CD2129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CTIME_TG_Lesson_Activity_Template.dotx</Template>
  <TotalTime>0</TotalTime>
  <Pages>25</Pages>
  <Words>8842</Words>
  <Characters>50406</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Tompkins</dc:creator>
  <cp:keywords/>
  <dc:description/>
  <cp:lastModifiedBy>Tompkins, Elizabeth</cp:lastModifiedBy>
  <cp:revision>3</cp:revision>
  <dcterms:created xsi:type="dcterms:W3CDTF">2020-06-02T15:55:00Z</dcterms:created>
  <dcterms:modified xsi:type="dcterms:W3CDTF">2020-06-02T15:55:00Z</dcterms:modified>
</cp:coreProperties>
</file>